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66329">
        <w:rPr>
          <w:rFonts w:ascii="Arial" w:hAnsi="Arial" w:cs="Arial"/>
          <w:b/>
          <w:sz w:val="24"/>
          <w:szCs w:val="24"/>
          <w:lang w:eastAsia="ja-JP"/>
        </w:rPr>
        <w:t>2814</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68C4">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CF666C" w:rsidRDefault="008468C4" w:rsidP="001A248F">
            <w:pPr>
              <w:tabs>
                <w:tab w:val="left" w:pos="567"/>
              </w:tabs>
              <w:spacing w:after="0"/>
              <w:rPr>
                <w:rFonts w:eastAsia="宋体"/>
                <w:lang w:eastAsia="zh-CN"/>
              </w:rPr>
            </w:pPr>
            <w:r w:rsidRPr="00CF666C">
              <w:rPr>
                <w:rFonts w:ascii="Arial" w:hAnsi="Arial" w:cs="Arial"/>
                <w:color w:val="000000" w:themeColor="text1"/>
              </w:rPr>
              <w:t>Dual Connectivity (EN-DC) of 2 bands LTE inter-band CA (2DL/1UL) and 1 NR band (1DL/1UL</w:t>
            </w:r>
            <w:r w:rsidR="00CF666C" w:rsidRPr="00CF666C">
              <w:rPr>
                <w:rFonts w:ascii="Arial" w:hAnsi="Arial" w:cs="Arial"/>
                <w:color w:val="000000" w:themeColor="text1"/>
              </w:rPr>
              <w: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1653" w:type="dxa"/>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8468C4" w:rsidRPr="008836AC" w:rsidTr="00871653">
        <w:tc>
          <w:tcPr>
            <w:tcW w:w="2436" w:type="dxa"/>
          </w:tcPr>
          <w:p w:rsidR="008468C4" w:rsidRPr="008836AC" w:rsidRDefault="008468C4" w:rsidP="008468C4">
            <w:pPr>
              <w:tabs>
                <w:tab w:val="left" w:pos="567"/>
              </w:tabs>
              <w:spacing w:after="0"/>
              <w:rPr>
                <w:rFonts w:ascii="Arial" w:hAnsi="Arial" w:cs="Arial"/>
                <w:b/>
              </w:rPr>
            </w:pPr>
            <w:r w:rsidRPr="008836AC">
              <w:rPr>
                <w:rFonts w:ascii="Arial" w:hAnsi="Arial" w:cs="Arial"/>
                <w:b/>
              </w:rPr>
              <w:t>Acronym</w:t>
            </w:r>
          </w:p>
        </w:tc>
        <w:tc>
          <w:tcPr>
            <w:tcW w:w="7650" w:type="dxa"/>
            <w:gridSpan w:val="5"/>
          </w:tcPr>
          <w:p w:rsidR="008468C4" w:rsidRPr="00204BB1" w:rsidRDefault="008468C4" w:rsidP="008468C4">
            <w:pPr>
              <w:tabs>
                <w:tab w:val="left" w:pos="567"/>
              </w:tabs>
              <w:spacing w:after="0"/>
              <w:rPr>
                <w:rFonts w:ascii="Arial" w:hAnsi="Arial" w:cs="Arial"/>
                <w:lang w:eastAsia="ja-JP"/>
              </w:rPr>
            </w:pPr>
            <w:r w:rsidRPr="00204BB1">
              <w:rPr>
                <w:rFonts w:ascii="Arial" w:hAnsi="Arial" w:cs="Arial"/>
                <w:lang w:eastAsia="ja-JP"/>
              </w:rPr>
              <w:t>DC_R16_2BLTE_1BNR_3DL2UL</w:t>
            </w:r>
          </w:p>
        </w:tc>
      </w:tr>
      <w:tr w:rsidR="008468C4" w:rsidRPr="008836AC" w:rsidTr="00871653">
        <w:tc>
          <w:tcPr>
            <w:tcW w:w="2436" w:type="dxa"/>
          </w:tcPr>
          <w:p w:rsidR="008468C4" w:rsidRPr="008836AC" w:rsidRDefault="008468C4" w:rsidP="008468C4">
            <w:pPr>
              <w:tabs>
                <w:tab w:val="left" w:pos="567"/>
              </w:tabs>
              <w:spacing w:after="0"/>
              <w:rPr>
                <w:rFonts w:ascii="Arial" w:hAnsi="Arial" w:cs="Arial"/>
                <w:b/>
              </w:rPr>
            </w:pPr>
            <w:r w:rsidRPr="008836AC">
              <w:rPr>
                <w:rFonts w:ascii="Arial" w:hAnsi="Arial" w:cs="Arial"/>
                <w:b/>
              </w:rPr>
              <w:t>Unique ID</w:t>
            </w:r>
          </w:p>
        </w:tc>
        <w:tc>
          <w:tcPr>
            <w:tcW w:w="7650" w:type="dxa"/>
            <w:gridSpan w:val="5"/>
          </w:tcPr>
          <w:p w:rsidR="008468C4" w:rsidRPr="00204BB1" w:rsidRDefault="008468C4" w:rsidP="008468C4">
            <w:pPr>
              <w:tabs>
                <w:tab w:val="left" w:pos="567"/>
              </w:tabs>
              <w:spacing w:after="0"/>
              <w:rPr>
                <w:rFonts w:ascii="Arial" w:hAnsi="Arial" w:cs="Arial"/>
                <w:lang w:eastAsia="ja-JP"/>
              </w:rPr>
            </w:pPr>
            <w:r w:rsidRPr="00204BB1">
              <w:rPr>
                <w:rFonts w:ascii="Arial" w:hAnsi="Arial" w:cs="Arial"/>
                <w:lang w:eastAsia="ja-JP"/>
              </w:rPr>
              <w:t>800</w:t>
            </w:r>
            <w:r w:rsidRPr="00204BB1">
              <w:rPr>
                <w:rFonts w:ascii="Arial" w:hAnsi="Arial" w:cs="Arial" w:hint="eastAsia"/>
                <w:lang w:eastAsia="ja-JP"/>
              </w:rPr>
              <w:t>0</w:t>
            </w:r>
            <w:r w:rsidRPr="00204BB1">
              <w:rPr>
                <w:rFonts w:ascii="Arial" w:hAnsi="Arial" w:cs="Arial"/>
                <w:lang w:eastAsia="ja-JP"/>
              </w:rPr>
              <w:t>67</w:t>
            </w:r>
          </w:p>
        </w:tc>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A63A5" w:rsidRPr="009A4360" w:rsidRDefault="008468C4" w:rsidP="00FA63A5">
            <w:pPr>
              <w:tabs>
                <w:tab w:val="left" w:pos="567"/>
              </w:tabs>
              <w:spacing w:after="0"/>
              <w:rPr>
                <w:rFonts w:ascii="Arial" w:hAnsi="Arial" w:cs="Arial"/>
                <w:lang w:eastAsia="ja-JP"/>
              </w:rPr>
            </w:pPr>
            <w:r w:rsidRPr="008468C4">
              <w:rPr>
                <w:rFonts w:ascii="Arial" w:hAnsi="Arial" w:cs="Arial"/>
                <w:lang w:eastAsia="ja-JP"/>
              </w:rPr>
              <w:t>RP-192087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468C4" w:rsidRPr="00204BB1">
              <w:rPr>
                <w:rFonts w:ascii="Arial" w:hAnsi="Arial" w:cs="Arial"/>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468C4" w:rsidRPr="00204BB1">
              <w:rPr>
                <w:rFonts w:ascii="Arial" w:hAnsi="Arial" w:cs="Arial"/>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468C4" w:rsidP="00FA63A5">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FA63A5" w:rsidRPr="00FA63A5">
              <w:rPr>
                <w:rFonts w:ascii="Arial" w:hAnsi="Arial" w:cs="Arial"/>
                <w:color w:val="00B050"/>
                <w:kern w:val="2"/>
                <w:sz w:val="21"/>
                <w:szCs w:val="22"/>
                <w:lang w:val="en-US" w:eastAsia="ja-JP"/>
              </w:rPr>
              <w:t>0%</w:t>
            </w:r>
          </w:p>
        </w:tc>
        <w:tc>
          <w:tcPr>
            <w:tcW w:w="2268" w:type="dxa"/>
          </w:tcPr>
          <w:p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FA63A5" w:rsidRPr="008836AC" w:rsidRDefault="008468C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FA63A5" w:rsidRPr="00FA63A5">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843C3A">
      <w:pPr>
        <w:pStyle w:val="aff"/>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843C3A">
      <w:pPr>
        <w:pStyle w:val="aff"/>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843C3A">
      <w:pPr>
        <w:pStyle w:val="aff"/>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6"/>
        <w:gridCol w:w="1335"/>
        <w:gridCol w:w="7335"/>
      </w:tblGrid>
      <w:tr w:rsidR="00EF4800" w:rsidRPr="008836AC" w:rsidTr="00FA63A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FA63A5"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FA63A5" w:rsidRPr="008836AC" w:rsidTr="00FA63A5">
        <w:tc>
          <w:tcPr>
            <w:tcW w:w="1416" w:type="dxa"/>
            <w:vMerge w:val="restart"/>
            <w:vAlign w:val="center"/>
          </w:tcPr>
          <w:p w:rsidR="00FA63A5" w:rsidRPr="008836AC" w:rsidRDefault="00FA63A5" w:rsidP="00FA63A5">
            <w:pPr>
              <w:tabs>
                <w:tab w:val="left" w:pos="567"/>
              </w:tabs>
              <w:rPr>
                <w:rFonts w:ascii="Arial" w:hAnsi="Arial" w:cs="Arial"/>
                <w:b/>
              </w:rPr>
            </w:pPr>
            <w:r w:rsidRPr="008836AC">
              <w:rPr>
                <w:rFonts w:ascii="Arial" w:hAnsi="Arial" w:cs="Arial"/>
                <w:b/>
              </w:rPr>
              <w:t>Rapporteur</w:t>
            </w: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Name</w:t>
            </w:r>
          </w:p>
        </w:tc>
        <w:tc>
          <w:tcPr>
            <w:tcW w:w="7335" w:type="dxa"/>
          </w:tcPr>
          <w:p w:rsidR="00FA63A5" w:rsidRPr="008836AC" w:rsidRDefault="00FA63A5" w:rsidP="00FA63A5">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Company</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Huawei</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Email</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44D75">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4"/>
        <w:gridCol w:w="1159"/>
        <w:gridCol w:w="1448"/>
        <w:gridCol w:w="2465"/>
        <w:gridCol w:w="1015"/>
        <w:gridCol w:w="936"/>
        <w:gridCol w:w="1373"/>
      </w:tblGrid>
      <w:tr w:rsidR="00F76451" w:rsidRPr="00B07B6E" w:rsidTr="00F76451">
        <w:trPr>
          <w:jc w:val="center"/>
        </w:trPr>
        <w:tc>
          <w:tcPr>
            <w:tcW w:w="971"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EN-DC configuration</w:t>
            </w:r>
          </w:p>
        </w:tc>
        <w:tc>
          <w:tcPr>
            <w:tcW w:w="556"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REL-</w:t>
            </w:r>
            <w:proofErr w:type="spellStart"/>
            <w:r w:rsidRPr="00B07B6E">
              <w:rPr>
                <w:rFonts w:eastAsia="宋体" w:cs="Arial"/>
                <w:b/>
                <w:bCs/>
                <w:color w:val="000000"/>
                <w:sz w:val="18"/>
                <w:szCs w:val="18"/>
                <w:lang w:val="en-US" w:eastAsia="zh-CN"/>
              </w:rPr>
              <w:t>indep</w:t>
            </w:r>
            <w:proofErr w:type="spellEnd"/>
            <w:r w:rsidRPr="00B07B6E">
              <w:rPr>
                <w:rFonts w:eastAsia="宋体" w:cs="Arial"/>
                <w:b/>
                <w:bCs/>
                <w:color w:val="000000"/>
                <w:sz w:val="18"/>
                <w:szCs w:val="18"/>
                <w:lang w:val="en-US" w:eastAsia="zh-CN"/>
              </w:rPr>
              <w:t>.</w:t>
            </w:r>
          </w:p>
        </w:tc>
        <w:tc>
          <w:tcPr>
            <w:tcW w:w="695"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cs="Arial"/>
                <w:b/>
                <w:sz w:val="18"/>
                <w:szCs w:val="18"/>
              </w:rPr>
              <w:t>contact</w:t>
            </w:r>
            <w:r w:rsidRPr="00B07B6E">
              <w:rPr>
                <w:rFonts w:cs="Arial"/>
                <w:b/>
                <w:sz w:val="18"/>
                <w:szCs w:val="18"/>
              </w:rPr>
              <w:br/>
              <w:t>name, company</w:t>
            </w:r>
          </w:p>
        </w:tc>
        <w:tc>
          <w:tcPr>
            <w:tcW w:w="1183"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CRs provided to RAN</w:t>
            </w:r>
            <w:r w:rsidRPr="00B07B6E">
              <w:rPr>
                <w:rFonts w:eastAsia="宋体" w:cs="Arial"/>
                <w:b/>
                <w:bCs/>
                <w:color w:val="000000"/>
                <w:sz w:val="18"/>
                <w:szCs w:val="18"/>
                <w:lang w:val="en-US" w:eastAsia="zh-CN"/>
              </w:rPr>
              <w:br/>
              <w:t xml:space="preserve">spec: RAN4 </w:t>
            </w:r>
            <w:proofErr w:type="spellStart"/>
            <w:r w:rsidRPr="00B07B6E">
              <w:rPr>
                <w:rFonts w:eastAsia="宋体" w:cs="Arial"/>
                <w:b/>
                <w:bCs/>
                <w:color w:val="000000"/>
                <w:sz w:val="18"/>
                <w:szCs w:val="18"/>
                <w:lang w:val="en-US" w:eastAsia="zh-CN"/>
              </w:rPr>
              <w:t>Tdoc</w:t>
            </w:r>
            <w:proofErr w:type="spellEnd"/>
            <w:r w:rsidRPr="00B07B6E">
              <w:rPr>
                <w:rFonts w:eastAsia="宋体" w:cs="Arial"/>
                <w:b/>
                <w:bCs/>
                <w:color w:val="000000"/>
                <w:sz w:val="18"/>
                <w:szCs w:val="18"/>
                <w:lang w:val="en-US" w:eastAsia="zh-CN"/>
              </w:rPr>
              <w:br/>
              <w:t>(list all specs and the TR input)</w:t>
            </w:r>
          </w:p>
        </w:tc>
        <w:tc>
          <w:tcPr>
            <w:tcW w:w="487"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Core part</w:t>
            </w:r>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449"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 xml:space="preserve">Perf. </w:t>
            </w:r>
            <w:proofErr w:type="gramStart"/>
            <w:r w:rsidRPr="00B07B6E">
              <w:rPr>
                <w:rFonts w:eastAsia="宋体" w:cs="Arial"/>
                <w:b/>
                <w:bCs/>
                <w:color w:val="000000"/>
                <w:sz w:val="18"/>
                <w:szCs w:val="18"/>
                <w:lang w:val="en-US" w:eastAsia="zh-CN"/>
              </w:rPr>
              <w:t>part</w:t>
            </w:r>
            <w:proofErr w:type="gramEnd"/>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659" w:type="pct"/>
            <w:shd w:val="clear" w:color="auto" w:fill="auto"/>
            <w:hideMark/>
          </w:tcPr>
          <w:p w:rsidR="008468C4" w:rsidRPr="00B07B6E" w:rsidRDefault="008468C4" w:rsidP="007A2AD7">
            <w:pPr>
              <w:rPr>
                <w:rFonts w:eastAsia="宋体" w:cs="Arial"/>
                <w:b/>
                <w:bCs/>
                <w:color w:val="000000"/>
                <w:sz w:val="18"/>
                <w:szCs w:val="18"/>
                <w:lang w:val="en-US" w:eastAsia="zh-CN"/>
              </w:rPr>
            </w:pPr>
            <w:r w:rsidRPr="00B07B6E">
              <w:rPr>
                <w:rFonts w:eastAsia="宋体" w:cs="Arial"/>
                <w:b/>
                <w:bCs/>
                <w:color w:val="000000"/>
                <w:sz w:val="18"/>
                <w:szCs w:val="18"/>
                <w:lang w:val="en-US" w:eastAsia="zh-CN"/>
              </w:rPr>
              <w:t>open issues / comments</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bookmarkStart w:id="0" w:name="_GoBack"/>
            <w:bookmarkEnd w:id="0"/>
            <w:r w:rsidRPr="008468C4">
              <w:rPr>
                <w:sz w:val="18"/>
                <w:szCs w:val="18"/>
              </w:rPr>
              <w:t>DC_1A-8A_n28A_UL_1A_n28A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 xml:space="preserve">TR 37.716-21-11: R4-1911149, R4-1915690 </w:t>
            </w:r>
            <w:r w:rsidRPr="008468C4">
              <w:rPr>
                <w:sz w:val="18"/>
                <w:szCs w:val="18"/>
              </w:rPr>
              <w:br/>
              <w:t>38.101-3: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DC_1A-8A_n28A_UL_8A_n28A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 xml:space="preserve">TR 37.716-21-11: R4-1911149, R4-1915690 </w:t>
            </w:r>
            <w:r w:rsidRPr="008468C4">
              <w:rPr>
                <w:sz w:val="18"/>
                <w:szCs w:val="18"/>
              </w:rPr>
              <w:br/>
              <w:t>38.101-3: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DL_1A-11A_n257G_UL_1A_n257A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DL_1A-11A_n257G_UL_11A_n257A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DL_1A-11A_n257H_UL_1A_n257A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DL_1A-11A_n257H_UL_11A_n257A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DL_1A-11A_n257I_UL_1A_n257A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DL_1A-11A_n257I_UL_11A_n257A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R4-1911137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DL_1A-28A_n257G_UL_1A_n2</w:t>
            </w:r>
            <w:r w:rsidRPr="008468C4">
              <w:rPr>
                <w:sz w:val="18"/>
                <w:szCs w:val="18"/>
              </w:rPr>
              <w:lastRenderedPageBreak/>
              <w:t>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 xml:space="preserve">Pending e-mail approval for </w:t>
            </w:r>
            <w:r w:rsidRPr="008468C4">
              <w:rPr>
                <w:sz w:val="18"/>
                <w:szCs w:val="18"/>
              </w:rPr>
              <w:lastRenderedPageBreak/>
              <w:t>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lastRenderedPageBreak/>
              <w:t>DL_1A-28A_n257G_UL_28A_n257A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DL_1A-28A_n257H_UL_1A_n257A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DL_1A-28A_n257H_UL_28A_n257A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DL_1A-28A_n257I_UL_1A_n257A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DL_1A-28A_n257I_UL_28A_n257A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R4-1911138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DL_8A-11A_n257G_UL_8A_n257A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DL_8A-11A_n257G_UL_11A_n257A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DL_8A-11A_n257H_UL_8A_n257A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DL_8A-11A_n257H_UL_11A_n257A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DL_8A-11A_n257I_UL_8A_n257A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DL_8A-11A_n257I_UL_11A_n257A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7A2AD7">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R4-1911141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DL_28A-42A_n257D_UL_28A_n257A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DL_28A-42A_n257D_UL_42A_n257A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DL_28A-42A_n257G_UL_28A_n257A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DL_28A-42A_n257H_UL_28A_n257A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DL_28A-42A_n257I_UL_28A_n257A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lastRenderedPageBreak/>
              <w:t>DL_28A-42A_n257I_UL_42A_n257A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DL_28A-42C_n257D_UL_28A_n257A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DL_28A-42C_n257D_UL_42A_n257A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DL_28A-42C_n257G_UL_28A_n257A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DL_28A-42C_n257H_UL_28A_n257A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DL_28A-42C_n257I_UL_28A_n257A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DL_28A-42C_n257I_UL_42A_n257A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Masashi Fushiki,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38.101-3: R4-1911143 (draft CR), R4-1914597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8468C4" w:rsidRPr="008468C4" w:rsidRDefault="008468C4" w:rsidP="008468C4">
            <w:pPr>
              <w:rPr>
                <w:sz w:val="18"/>
                <w:szCs w:val="18"/>
              </w:rPr>
            </w:pPr>
            <w:r w:rsidRPr="008468C4">
              <w:rPr>
                <w:sz w:val="18"/>
                <w:szCs w:val="18"/>
              </w:rPr>
              <w:t>Pending e-mail approval for Big CR</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DC_2A-46A_n71A_UL_2A_n71A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DC_2A-46C_n71A_UL_2A_n71A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DC_2A-46D_n71A_UL_2A_n71A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DC_46A-66A_n71A_UL_66A_n71A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DC_46C-66A_n71A_UL_66A_n71A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DC_46D-66A_n71A_UL_66A_n71A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DC_2A-46A_n41A_UL_2A_n41A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DC_2A-46C_n41A_UL_2A_n41A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lastRenderedPageBreak/>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DC_2A-46D_n41A_UL_2A_n41A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DC_46A-66A_n41A_UL_66A_n41A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DC_46C-66A_n41A_UL_66A_n41A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AF6807"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DC_46D-66A_n41A_UL_66A_n41A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37.716-21-11: R4-1911603</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DC_2A-2A-66A_n71A_UL_2A_n71A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DC_2A-2A-66A_n71A_UL_66A_n71A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DC_2A-2A-66A_n41A_UL_2A_n41A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DC_2A-2A-66A_n41A_UL_66A_n41A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DC_2C-66A_n71A_UL_2A_n71A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DC_2C-66A_n71A_UL_66A_n71A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DC_2C-66A_n41A_UL_2A_n41A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DC_2C-66A_n41A_UL_66A_n41A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R4-1912266 Draft CR</w:t>
            </w:r>
          </w:p>
          <w:p w:rsidR="007A2AD7" w:rsidRPr="007A2AD7" w:rsidRDefault="007A2AD7" w:rsidP="007A2AD7">
            <w:pPr>
              <w:rPr>
                <w:sz w:val="18"/>
                <w:szCs w:val="18"/>
              </w:rPr>
            </w:pPr>
            <w:r w:rsidRPr="007A2AD7">
              <w:rPr>
                <w:sz w:val="18"/>
                <w:szCs w:val="18"/>
              </w:rPr>
              <w:t>TS 38.101-3: R4-1911163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DC_2A-46A_n258A_UL_2A_n258A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DC_2A-46A_n258(2A)_UL_2A_n258A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DC_2A-46A_n258(3A)_UL_2A</w:t>
            </w:r>
            <w:r w:rsidRPr="007A2AD7">
              <w:rPr>
                <w:sz w:val="18"/>
                <w:szCs w:val="18"/>
              </w:rPr>
              <w:lastRenderedPageBreak/>
              <w:t>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lastRenderedPageBreak/>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DC_2A-46A_n258(4A)_UL_2A_n258A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DC_2A-46A_n258(5A)_UL_2A_n258A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DC_2A-46C_n258A_UL_2A_n258A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DC_2A-46C_n258(2A)_UL_2A_n258A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DC_2A-46C_n258(3A)_UL_2A_n258A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DC_2A-46C_n258(4A)_UL_2A_n258A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DC_2A-46C_n258(5A)_UL_2A_n258A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DC_2A-46D_n258A_UL_2A_n258A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DC_2A-46D_n258(2A)_UL_2A_n258A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DC_2A-46D_n258(3A)_UL_2A_n258A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DC_2A-46D_n258(4A)_UL_2A_n258A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R4-1912269</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DC_2A-46D_n258(5A)_UL_2A_n258A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DC_46A-66A_n258A_UL_66A_n258A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DC_46A-66A_n258(2A)_UL_66A_n258A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DC_46A-66A_n258(3A)_UL_66</w:t>
            </w:r>
            <w:r w:rsidRPr="007A2AD7">
              <w:rPr>
                <w:sz w:val="18"/>
                <w:szCs w:val="18"/>
              </w:rPr>
              <w:lastRenderedPageBreak/>
              <w:t>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lastRenderedPageBreak/>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DC_46A-66A_n258(4A)_UL_66A_n258A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DC_46A-66A_n258(5A)_UL_66A_n258A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DC_46C-66A_n258A_UL_66A_n258A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DC_46C-66A_n258(2A)_UL_66A_n258A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DC_46C-66A_n258(3A)_UL_66A_n258A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DC_46C-66A_n258(4A)_UL_66A_n258A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DC_46C-66A_n258(5A)_UL_66A_n258A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DC_46D-66A_n258A_UL_66A_n258A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DC_46D-66A_n258(2A)_UL_66A_n258A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DC_46D-66A_n258(3A)_UL_66A_n258A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DC_46D-66A_n258(4A)_UL_66A_n258A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DC_46D-66A_n258(5A)_UL_66A_n258A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Nelson Ueng,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for TR 37.716-21-11: R4-1912270</w:t>
            </w:r>
          </w:p>
          <w:p w:rsidR="007A2AD7" w:rsidRPr="007A2AD7" w:rsidRDefault="007A2AD7" w:rsidP="007A2AD7">
            <w:pPr>
              <w:rPr>
                <w:sz w:val="18"/>
                <w:szCs w:val="18"/>
              </w:rPr>
            </w:pPr>
            <w:r w:rsidRPr="007A2AD7">
              <w:rPr>
                <w:sz w:val="18"/>
                <w:szCs w:val="18"/>
              </w:rPr>
              <w:t>TS 38.101-3: R4-1910873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DC_25A-41A_n41A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DC_25A-41C_n41A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DC_25A-41D_n41A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DC_25A-25A-</w:t>
            </w:r>
            <w:r w:rsidRPr="007A2AD7">
              <w:rPr>
                <w:sz w:val="18"/>
                <w:szCs w:val="18"/>
              </w:rPr>
              <w:lastRenderedPageBreak/>
              <w:t>41A_n41A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Bill Shvodian, </w:t>
            </w:r>
            <w:r w:rsidRPr="007A2AD7">
              <w:rPr>
                <w:sz w:val="18"/>
                <w:szCs w:val="18"/>
              </w:rPr>
              <w:lastRenderedPageBreak/>
              <w:t>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38.101-3: R4-1914597</w:t>
            </w:r>
          </w:p>
          <w:p w:rsidR="007A2AD7" w:rsidRPr="007A2AD7" w:rsidRDefault="007A2AD7" w:rsidP="007A2AD7">
            <w:pPr>
              <w:rPr>
                <w:sz w:val="18"/>
                <w:szCs w:val="18"/>
              </w:rPr>
            </w:pPr>
            <w:r w:rsidRPr="007A2AD7">
              <w:rPr>
                <w:sz w:val="18"/>
                <w:szCs w:val="18"/>
              </w:rPr>
              <w:lastRenderedPageBreak/>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DC_25A-25A-41C_n41A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DC_25A-25A-41D_n41A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DC_25A-(n)41AA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DC_25A-(n)41CA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DC_25A-(n)41DA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DC_25A-25A-(n)41AA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DC_25A-25A-(n)41CA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DC_25A-25A-(n)41DA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Bill Shvodian, Sprint</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38.101-3: R4-1914597</w:t>
            </w:r>
          </w:p>
          <w:p w:rsidR="007A2AD7" w:rsidRPr="007A2AD7" w:rsidRDefault="007A2AD7" w:rsidP="007A2AD7">
            <w:pPr>
              <w:rPr>
                <w:sz w:val="18"/>
                <w:szCs w:val="18"/>
              </w:rPr>
            </w:pPr>
            <w:r w:rsidRPr="007A2AD7">
              <w:rPr>
                <w:sz w:val="18"/>
                <w:szCs w:val="18"/>
              </w:rPr>
              <w:t>37.716-21-11: R4-1912428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N/A</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803CB6"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DC_7A-29A_n71A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ascii="宋体" w:eastAsia="宋体" w:hAnsi="宋体" w:cs="宋体" w:hint="eastAsia"/>
                <w:sz w:val="18"/>
                <w:szCs w:val="18"/>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ascii="宋体" w:eastAsia="宋体" w:hAnsi="宋体" w:cs="宋体" w:hint="eastAsia"/>
                <w:sz w:val="18"/>
                <w:szCs w:val="18"/>
              </w:rPr>
              <w:t xml:space="preserve">　</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DC_3A-28A_n41A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Laurent,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l</w:t>
            </w:r>
            <w:r w:rsidRPr="007A2AD7">
              <w:rPr>
                <w:sz w:val="18"/>
                <w:szCs w:val="18"/>
              </w:rPr>
              <w:t>ost track; long been introduced</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R4-1914597</w:t>
            </w:r>
          </w:p>
          <w:p w:rsidR="007A2AD7" w:rsidRPr="007A2AD7" w:rsidRDefault="007A2AD7" w:rsidP="007A2AD7">
            <w:pPr>
              <w:rPr>
                <w:sz w:val="18"/>
                <w:szCs w:val="18"/>
              </w:rPr>
            </w:pPr>
            <w:r w:rsidRPr="007A2AD7">
              <w:rPr>
                <w:sz w:val="18"/>
                <w:szCs w:val="18"/>
              </w:rPr>
              <w:t>TR 37.716-21-11: R4-1914310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DC_2A-4A_n41A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R4-1914597</w:t>
            </w:r>
          </w:p>
          <w:p w:rsidR="007A2AD7" w:rsidRPr="007A2AD7" w:rsidRDefault="007A2AD7" w:rsidP="007A2AD7">
            <w:pPr>
              <w:rPr>
                <w:sz w:val="18"/>
                <w:szCs w:val="18"/>
              </w:rPr>
            </w:pPr>
            <w:r w:rsidRPr="007A2AD7">
              <w:rPr>
                <w:sz w:val="18"/>
                <w:szCs w:val="18"/>
              </w:rPr>
              <w:t>TR 37.716-21-11: R4-1914311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DC_2A-7A-7A_n5A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DC_2A-7C_n5A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DC_7A-7A-66A_n5A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DC_7A-7A-66A-66A_n5A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DC_7C-66A_n5A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DC_7C-66A-66A_n5A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DC_2A-12A_n7A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DC_2A-12A_n7(2A)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DC_2A-13A_n66A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Already included in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DC_5A-7A_n66A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DC_5A-7A-7A_n66A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DC_5A-7C_n66A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DC_2A-5A_n78A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DC_2A-5A_n78(2A)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DC_2A-7A-7A_n78(2A)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DC_2A-7C_n78(2A)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DC_2A-12A_n78A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DC_2A-12A_n78(2A)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DC_7A-7A-66A_n78(2A)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DC_7C-66A_n78(2A)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DC_7A-7A-66A-66A_n78(2A)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TP will be 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DC_7C-66A-</w:t>
            </w:r>
            <w:r w:rsidRPr="007A2AD7">
              <w:rPr>
                <w:sz w:val="18"/>
                <w:szCs w:val="18"/>
              </w:rPr>
              <w:lastRenderedPageBreak/>
              <w:t>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xml:space="preserve">, </w:t>
            </w:r>
            <w:r w:rsidRPr="007A2AD7">
              <w:rPr>
                <w:sz w:val="18"/>
                <w:szCs w:val="18"/>
              </w:rPr>
              <w:lastRenderedPageBreak/>
              <w:t>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TP will be </w:t>
            </w:r>
            <w:r w:rsidRPr="007A2AD7">
              <w:rPr>
                <w:sz w:val="18"/>
                <w:szCs w:val="18"/>
              </w:rPr>
              <w:lastRenderedPageBreak/>
              <w:t>submitted</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DC_13A-66A_n66A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Liu </w:t>
            </w:r>
            <w:proofErr w:type="spellStart"/>
            <w:r w:rsidRPr="007A2AD7">
              <w:rPr>
                <w:sz w:val="18"/>
                <w:szCs w:val="18"/>
              </w:rPr>
              <w:t>Liehai</w:t>
            </w:r>
            <w:proofErr w:type="spellEnd"/>
            <w:r w:rsidRPr="007A2AD7">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Already included in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RPr="00B373C9"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DC_1A-3A_n41A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TS 38.101-3: R4-1914597</w:t>
            </w:r>
          </w:p>
          <w:p w:rsidR="007A2AD7" w:rsidRPr="007A2AD7" w:rsidRDefault="007A2AD7" w:rsidP="007A2AD7">
            <w:pPr>
              <w:rPr>
                <w:sz w:val="18"/>
                <w:szCs w:val="18"/>
              </w:rPr>
            </w:pPr>
            <w:r w:rsidRPr="007A2AD7">
              <w:rPr>
                <w:sz w:val="18"/>
                <w:szCs w:val="18"/>
              </w:rPr>
              <w:t>TR 37.716-21-11: R4-1914312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DC_1A-3A_n77C_UL_3A_n77C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DC_1A-3A_n78C_UL_3A_n78C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DC_1A-3A_n79C_UL_3A_n79C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DC_1A-19A_n77C_UL_1A_n77C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DC_1A-19A_n78C_UL_1A_n78C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DC_1A-19A_n79C_UL_19A_n79C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DC_1A-19A_n79C_UL_1A_n79C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DC_1A-21A_n79C_UL_21A_n79C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DC_1A-42A_n77C_UL_1A_n77C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DC_1A-42A_n78C_UL_1A_n78C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DC_1A-42A_n79C_UL_1A_n79C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DC_1A-42C_n77C_UL_1A_n77C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DC_1A-42C_n78C_UL_1A_n78C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DC_1A-42C_n79C_UL_1A_n79C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DC_1A-42E_n79C_UL_1A_n79C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DC_1A-42E_n78C_UL_1A_n78C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DC_1A-42E_n77C_UL_1A_n77C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DC_1A-42D_n79C_UL_1A_n79C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DC_1A-42D_n78C_UL_1A_n78C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DC_1A-42D_n77C_UL_1A_n77C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DC_3A-19A_n79C_UL_19A_n79C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DC_3A-19A_n78C_UL_19A_n78C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DC_3A-19A_n77C_UL_19A_n77C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DC_3A-21A_n77C_UL_3A_n77C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DC_3A-21A_n78C_UL_3A_n78C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DC_3A-21A_n79C_UL_3A_n79C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DC_3A-28A_n77C_UL_3A_n77</w:t>
            </w:r>
            <w:r w:rsidRPr="007A2AD7">
              <w:rPr>
                <w:sz w:val="18"/>
                <w:szCs w:val="18"/>
              </w:rPr>
              <w:lastRenderedPageBreak/>
              <w:t>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Yuta Oguma, </w:t>
            </w:r>
            <w:r w:rsidRPr="007A2AD7">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DC_3A-28A_n78C_UL_3A_n78C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DC_3A-28A_n79C_UL_3A_n79C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DC_3A-42A_n77C_UL_3A_n77C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DC_3A-42A_n78C_UL_3A_n78C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DC_3A-42A_n79C_UL_3A_n79C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DC_3A-42C_n77C_UL_3A_n77C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DC_3A-42C_n78C_UL_3A_n78C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DC_3A-42C_n79C_UL_3A_n79C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DC_3A-42E_n79C_UL_3A_n79C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DC_3A-42E_n78C_UL_3A_n78C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DC_3A-42E_n77C_UL_3A_n77C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DC_3A-42D_n79C_UL_3A_n79C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DC_3A-42D_n78C_UL_3A_n78C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DC_3A-42D_n77C_UL_3A_n77C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DC_3A-21A_n78C_UL_21A_n78C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DC_3A-21A_n77C_UL_21A_n77C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DC_19A-21A_n77C_UL_21A_n77C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DC_19A-21A_n78C_UL_21A_n78C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DC_19A-21A_n79C_UL_19A_n79C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DC_19A-21A_n79C_UL_21A_n79C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DC_19A-42A_n79C_UL_19A_n79C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DC_19A-42C_n79C_UL_19A_n79C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DC_19A-42D_n78C_UL_19A_n78C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DC_19A-42D_n77C_UL_19A_n77C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DC_19A-42C_n78C_UL_19A_n78C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DC_19A-42C_n77C_UL_19A_n77C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DC_19A-42A_n78C_UL_19A_n78C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DC_19A-42A_n77C_UL_19A_n77C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DC_19A-21A_n78C_UL_19A_n78C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DC_19A-21A_n77C_UL_19A_n77C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DC_21A-42A_n77C_UL_21A_n77C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DC_21A-42A_n78C_UL_21A_n78C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DC_21A-42A_n79C_UL_21A_n79C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DC_21A-42C_n77C_UL_21A_n77C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DC_21A-42C_n78C_UL_21A_n78C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DC_21A-42C_n79C_UL_21A_n79C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DC_21A-42E_n79C_UL_21A_n7</w:t>
            </w:r>
            <w:r w:rsidRPr="007A2AD7">
              <w:rPr>
                <w:sz w:val="18"/>
                <w:szCs w:val="18"/>
              </w:rPr>
              <w:lastRenderedPageBreak/>
              <w:t>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 xml:space="preserve">Yuta Oguma, </w:t>
            </w:r>
            <w:r w:rsidRPr="007A2AD7">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lastRenderedPageBreak/>
              <w:t>DC_21A-42E_n78C_UL_21A_n78C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DC_21A-42E_n77C_UL_21A_n77C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DC_21A-42D_n79C_UL_21A_n79C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DC_21A-42D_n78C_UL_21A_n78C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DC_21A-42D_n77C_UL_21A_n77C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DC_28A-42C_n77C_UL_28A_n77C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DC_28A-42C_n78C_UL_28A_n78C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DC_28A-42C_n78C_UL_28A_n78C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DC_28A-42D_n77C_UL_2</w:t>
            </w:r>
            <w:r w:rsidRPr="007A2AD7">
              <w:rPr>
                <w:sz w:val="18"/>
                <w:szCs w:val="18"/>
              </w:rPr>
              <w:t>8</w:t>
            </w:r>
            <w:r w:rsidRPr="007A2AD7">
              <w:rPr>
                <w:rFonts w:hint="eastAsia"/>
                <w:sz w:val="18"/>
                <w:szCs w:val="18"/>
              </w:rPr>
              <w:t>A_n77C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DC_28A-42D_n78C_UL_2</w:t>
            </w:r>
            <w:r w:rsidRPr="007A2AD7">
              <w:rPr>
                <w:sz w:val="18"/>
                <w:szCs w:val="18"/>
              </w:rPr>
              <w:t>8</w:t>
            </w:r>
            <w:r w:rsidRPr="007A2AD7">
              <w:rPr>
                <w:rFonts w:hint="eastAsia"/>
                <w:sz w:val="18"/>
                <w:szCs w:val="18"/>
              </w:rPr>
              <w:t>A_n78C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DC_28A-42D_n79C_UL_2</w:t>
            </w:r>
            <w:r w:rsidRPr="007A2AD7">
              <w:rPr>
                <w:sz w:val="18"/>
                <w:szCs w:val="18"/>
              </w:rPr>
              <w:t>8</w:t>
            </w:r>
            <w:r w:rsidRPr="007A2AD7">
              <w:rPr>
                <w:rFonts w:hint="eastAsia"/>
                <w:sz w:val="18"/>
                <w:szCs w:val="18"/>
              </w:rPr>
              <w:t>A_n79C</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Drop</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DL_3A-21A_n77(2A)_UL_3A_n77A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DL_1A-3A_n77(2A)_UL_3A_n77A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DL_1A-3A_n77(2A)_UL_1A_n77A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DL_1A-42A_n77(2A)_UL_1A_n77A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DL_1A-21A_n77(2A)_UL_1A_n77A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DL_3A-19A_n77(2A)_UL_19A_n77A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DL_3A-21A_n77(2A)_UL_21A_n77A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w:t>
            </w:r>
            <w:r w:rsidRPr="007A2AD7">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lastRenderedPageBreak/>
              <w:t>DL_19A-42A_n77(2A)_UL_19A_n77A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DL_19A-21A_n77(2A)_UL_19A_n77A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DL_21A-42A_n77(2A)_UL_21A_n77A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DL_3A-42A_n77(2A)_UL_3A_n77A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Del="00DB03A5" w:rsidRDefault="007A2AD7" w:rsidP="007A2AD7">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A2AD7" w:rsidRPr="007A2AD7" w:rsidRDefault="007A2AD7" w:rsidP="007A2AD7">
            <w:pPr>
              <w:rPr>
                <w:sz w:val="18"/>
                <w:szCs w:val="18"/>
              </w:rPr>
            </w:pPr>
            <w:r w:rsidRPr="007A2AD7">
              <w:rPr>
                <w:sz w:val="18"/>
                <w:szCs w:val="18"/>
              </w:rPr>
              <w:t>Ongoing</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DL_1A-3A_n257G_UL_1A_n257A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DL_1A-3A_n257G_UL_1A_n257G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DL_1A-3A_n257H_UL_1A_n257A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DL_1A-3A_n257H_UL_1A_n257G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DL_1A-3A_n257H_UL_1A_n257H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DL_1A-3A_n257I_UL_1A_n257A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DL_1A-3A_n257I_UL_1A_n257G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DL_1A-3A_n257I_UL_1A_n257H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DL_1A-3A_n257I_UL_1A_n257I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DL_1A-19A_n257G_UL_19A_n257G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DL_1A-19A_n257H_UL_19A_n257G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DL_1A-19A_n257H_UL_19A_n257H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DL_1A-19A_n257I_UL_19A_n257G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DL_1A-19A_n257I_UL_19A_n257H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DL_1A-19A_n257I_UL_19A_n</w:t>
            </w:r>
            <w:r w:rsidRPr="00F76451">
              <w:rPr>
                <w:sz w:val="18"/>
                <w:szCs w:val="18"/>
              </w:rPr>
              <w:lastRenderedPageBreak/>
              <w:t>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 xml:space="preserve">Yuta Oguma, </w:t>
            </w:r>
            <w:r w:rsidRPr="00F76451">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A</w:t>
            </w:r>
            <w:r w:rsidRPr="00F76451">
              <w:rPr>
                <w:rFonts w:hint="eastAsia"/>
                <w:sz w:val="18"/>
                <w:szCs w:val="18"/>
              </w:rPr>
              <w:t xml:space="preserve">pproved in big CR </w:t>
            </w:r>
            <w:r w:rsidRPr="00F76451">
              <w:rPr>
                <w:sz w:val="18"/>
                <w:szCs w:val="18"/>
              </w:rPr>
              <w:t xml:space="preserve">1910872 in e-mail approval after </w:t>
            </w:r>
            <w:r w:rsidRPr="00F76451">
              <w:rPr>
                <w:sz w:val="18"/>
                <w:szCs w:val="18"/>
              </w:rPr>
              <w:lastRenderedPageBreak/>
              <w:t>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DL_1A-42A_n257G_UL_42A_n257A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DL_1A-42A_n257I_UL_42A_n257I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DL_1A-42C_n257I_UL_42A_n257I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DL_1A-42D_n257G_UL_42A_n257A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DL_1A-42D_n257I_UL_42A_n257I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DL_1A-42E_n257I_UL_42A_n257I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DL_3A-19A_n257G_UL_19A_n</w:t>
            </w:r>
            <w:r w:rsidRPr="00F76451">
              <w:rPr>
                <w:sz w:val="18"/>
                <w:szCs w:val="18"/>
              </w:rPr>
              <w:lastRenderedPageBreak/>
              <w:t>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 xml:space="preserve">Yuta Oguma, </w:t>
            </w:r>
            <w:r w:rsidRPr="00F76451">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A</w:t>
            </w:r>
            <w:r w:rsidRPr="00F76451">
              <w:rPr>
                <w:rFonts w:hint="eastAsia"/>
                <w:sz w:val="18"/>
                <w:szCs w:val="18"/>
              </w:rPr>
              <w:t xml:space="preserve">pproved in big CR </w:t>
            </w:r>
            <w:r w:rsidRPr="00F76451">
              <w:rPr>
                <w:sz w:val="18"/>
                <w:szCs w:val="18"/>
              </w:rPr>
              <w:t xml:space="preserve">1910872 in e-mail approval after </w:t>
            </w:r>
            <w:r w:rsidRPr="00F76451">
              <w:rPr>
                <w:sz w:val="18"/>
                <w:szCs w:val="18"/>
              </w:rPr>
              <w:lastRenderedPageBreak/>
              <w:t>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DL_3A-19A_n257H_UL_19A_n257G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DL_3A-19A_n257H_UL_19A_n257H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DL_3A-19A_n257I_UL_19A_n257G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DL_3A-19A_n257I_UL_19A_n257H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DL_3A-19A_n257I_UL_19A_n257I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DL_3A-21A_n257G_UL_21A_n257G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DL_3A-21A_n257H_UL_21A_n257G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DL_3A-21A_n257H_UL_21A_n257H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DL_3A-21A_n257I_UL_21A_n257G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DL_3A-21A_n257I_UL_21A_n257H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DL_3A-21A_n257I_UL_21A_n257I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DL_3A-42A_n257I_UL_42A_n257H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DL_3A-42A_n257I_UL_42A_n257I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DL_3A-42C_n257I_UL_42A_n257I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DL_3A-42D_n257I_UL_42A_n</w:t>
            </w:r>
            <w:r w:rsidRPr="00F76451">
              <w:rPr>
                <w:sz w:val="18"/>
                <w:szCs w:val="18"/>
              </w:rPr>
              <w:lastRenderedPageBreak/>
              <w:t>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 xml:space="preserve">Yuta Oguma, </w:t>
            </w:r>
            <w:r w:rsidRPr="00F76451">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A</w:t>
            </w:r>
            <w:r w:rsidRPr="00F76451">
              <w:rPr>
                <w:rFonts w:hint="eastAsia"/>
                <w:sz w:val="18"/>
                <w:szCs w:val="18"/>
              </w:rPr>
              <w:t xml:space="preserve">pproved in big CR </w:t>
            </w:r>
            <w:r w:rsidRPr="00F76451">
              <w:rPr>
                <w:sz w:val="18"/>
                <w:szCs w:val="18"/>
              </w:rPr>
              <w:t xml:space="preserve">1910872 in e-mail approval after </w:t>
            </w:r>
            <w:r w:rsidRPr="00F76451">
              <w:rPr>
                <w:sz w:val="18"/>
                <w:szCs w:val="18"/>
              </w:rPr>
              <w:lastRenderedPageBreak/>
              <w:t>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DL_3A-42D_n257I_UL_42A_n257I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DL_3A-42E_n257I_UL_42A_n257I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DL_19A-21A_n257G_UL_19A_n257G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DL_19A-21A_n257H_UL_19A_n257G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DL_19A-21A_n257H_UL_19A_n257H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DL_19A-21A_n257I_UL_19A_n257G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DL_19A-21A_n257I_UL_19A_n257H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DL_19A-21A_n257I_UL_19A_n257I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DL_21A-42A_n257H_UL_42A_n257A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DL_21A-42A_n257I_UL_42A_n257I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DL_21A-42C_n257I_UL_42A_n257I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DL_21A-42D_n257H_UL_42A_n</w:t>
            </w:r>
            <w:r w:rsidRPr="00F76451">
              <w:rPr>
                <w:sz w:val="18"/>
                <w:szCs w:val="18"/>
              </w:rPr>
              <w:lastRenderedPageBreak/>
              <w:t>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 xml:space="preserve">Yuta Oguma, </w:t>
            </w:r>
            <w:r w:rsidRPr="00F76451">
              <w:rPr>
                <w:sz w:val="18"/>
                <w:szCs w:val="18"/>
              </w:rPr>
              <w:lastRenderedPageBreak/>
              <w:t>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A</w:t>
            </w:r>
            <w:r w:rsidRPr="00F76451">
              <w:rPr>
                <w:rFonts w:hint="eastAsia"/>
                <w:sz w:val="18"/>
                <w:szCs w:val="18"/>
              </w:rPr>
              <w:t xml:space="preserve">pproved in big CR </w:t>
            </w:r>
            <w:r w:rsidRPr="00F76451">
              <w:rPr>
                <w:sz w:val="18"/>
                <w:szCs w:val="18"/>
              </w:rPr>
              <w:t xml:space="preserve">1910872 in e-mail approval after </w:t>
            </w:r>
            <w:r w:rsidRPr="00F76451">
              <w:rPr>
                <w:sz w:val="18"/>
                <w:szCs w:val="18"/>
              </w:rPr>
              <w:lastRenderedPageBreak/>
              <w:t>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lastRenderedPageBreak/>
              <w:t>DL_21A-42D_n257H_UL_42A_n257G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DL_21A-42D_n257I_UL_42A_n257I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DL_21A-42E_n257G_UL_42A_n257A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DL_21A-42E_n257G_UL_42A_n257G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DL_21A-42E_n257H_UL_42A_n257A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DL_21A-42E_n257H_UL_42A_n257G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DL_21A-42E_n257H_UL_42A_n257H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DL_21A-42E_n257I_UL_42A_n257A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DL_21A-42E_n257I_UL_42A_n257G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DL_21A-42E_n257I_UL_42A_n257H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DL_21A-42E_n257I_UL_42A_n257I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Yuta Oguma,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A</w:t>
            </w:r>
            <w:r w:rsidRPr="00F76451">
              <w:rPr>
                <w:rFonts w:hint="eastAsia"/>
                <w:sz w:val="18"/>
                <w:szCs w:val="18"/>
              </w:rPr>
              <w:t xml:space="preserve">pproved in big CR </w:t>
            </w:r>
            <w:r w:rsidRPr="00F76451">
              <w:rPr>
                <w:sz w:val="18"/>
                <w:szCs w:val="18"/>
              </w:rPr>
              <w:t>1910872 in e-mail approval after RAN4#92bis for TS 38.101-3.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BD0255">
              <w:rPr>
                <w:sz w:val="18"/>
                <w:szCs w:val="18"/>
              </w:rPr>
              <w:t>EN-DC configuration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BD0255">
              <w:rPr>
                <w:sz w:val="18"/>
                <w:szCs w:val="18"/>
              </w:rPr>
              <w:t>Uplink EN-DC Configuration</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contact</w:t>
            </w:r>
          </w:p>
          <w:p w:rsidR="00F76451" w:rsidRPr="00F76451" w:rsidRDefault="00F76451" w:rsidP="00F76451">
            <w:pPr>
              <w:rPr>
                <w:sz w:val="18"/>
                <w:szCs w:val="18"/>
              </w:rPr>
            </w:pPr>
            <w:r w:rsidRPr="00F76451">
              <w:rPr>
                <w:sz w:val="18"/>
                <w:szCs w:val="18"/>
              </w:rPr>
              <w:t>name, company</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CRs provided to RAN</w:t>
            </w:r>
          </w:p>
          <w:p w:rsidR="00F76451" w:rsidRPr="00F76451" w:rsidRDefault="00F76451" w:rsidP="00F76451">
            <w:pPr>
              <w:rPr>
                <w:sz w:val="18"/>
                <w:szCs w:val="18"/>
              </w:rPr>
            </w:pPr>
            <w:r w:rsidRPr="00F76451">
              <w:rPr>
                <w:sz w:val="18"/>
                <w:szCs w:val="18"/>
              </w:rPr>
              <w:t xml:space="preserve">spec: RAN4 </w:t>
            </w:r>
            <w:proofErr w:type="spellStart"/>
            <w:r w:rsidRPr="00F76451">
              <w:rPr>
                <w:sz w:val="18"/>
                <w:szCs w:val="18"/>
              </w:rPr>
              <w:t>Tdoc</w:t>
            </w:r>
            <w:proofErr w:type="spellEnd"/>
          </w:p>
          <w:p w:rsidR="00F76451" w:rsidRPr="00F76451" w:rsidRDefault="00F76451" w:rsidP="00F76451">
            <w:pPr>
              <w:rPr>
                <w:sz w:val="18"/>
                <w:szCs w:val="18"/>
              </w:rPr>
            </w:pPr>
            <w:r w:rsidRPr="00F76451">
              <w:rPr>
                <w:sz w:val="18"/>
                <w:szCs w:val="18"/>
              </w:rPr>
              <w:t>(list all specs and the TR input)</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Core part</w:t>
            </w:r>
          </w:p>
          <w:p w:rsidR="00F76451" w:rsidRPr="00F76451" w:rsidRDefault="00F76451" w:rsidP="00F76451">
            <w:pPr>
              <w:rPr>
                <w:sz w:val="18"/>
                <w:szCs w:val="18"/>
              </w:rPr>
            </w:pPr>
            <w:proofErr w:type="gramStart"/>
            <w:r w:rsidRPr="00F76451">
              <w:rPr>
                <w:sz w:val="18"/>
                <w:szCs w:val="18"/>
              </w:rPr>
              <w:t>completed</w:t>
            </w:r>
            <w:proofErr w:type="gramEnd"/>
            <w:r w:rsidRPr="00F76451">
              <w:rPr>
                <w:sz w:val="18"/>
                <w:szCs w:val="18"/>
              </w:rPr>
              <w:t>?</w:t>
            </w:r>
          </w:p>
          <w:p w:rsidR="00F76451" w:rsidRPr="00F76451" w:rsidRDefault="00F76451" w:rsidP="00F76451">
            <w:pPr>
              <w:rPr>
                <w:sz w:val="18"/>
                <w:szCs w:val="18"/>
              </w:rPr>
            </w:pPr>
            <w:r w:rsidRPr="00F76451">
              <w:rPr>
                <w:sz w:val="18"/>
                <w:szCs w:val="18"/>
              </w:rPr>
              <w:t>yes/no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Perf. part</w:t>
            </w:r>
          </w:p>
          <w:p w:rsidR="00F76451" w:rsidRPr="00F76451" w:rsidRDefault="00F76451" w:rsidP="00F76451">
            <w:pPr>
              <w:rPr>
                <w:sz w:val="18"/>
                <w:szCs w:val="18"/>
              </w:rPr>
            </w:pPr>
            <w:proofErr w:type="gramStart"/>
            <w:r w:rsidRPr="00F76451">
              <w:rPr>
                <w:sz w:val="18"/>
                <w:szCs w:val="18"/>
              </w:rPr>
              <w:t>completed</w:t>
            </w:r>
            <w:proofErr w:type="gramEnd"/>
            <w:r w:rsidRPr="00F76451">
              <w:rPr>
                <w:sz w:val="18"/>
                <w:szCs w:val="18"/>
              </w:rPr>
              <w:t>?</w:t>
            </w:r>
          </w:p>
          <w:p w:rsidR="00F76451" w:rsidRPr="00F76451" w:rsidRDefault="00F76451" w:rsidP="00F76451">
            <w:pPr>
              <w:rPr>
                <w:sz w:val="18"/>
                <w:szCs w:val="18"/>
              </w:rPr>
            </w:pPr>
            <w:r w:rsidRPr="00F76451">
              <w:rPr>
                <w:sz w:val="18"/>
                <w:szCs w:val="18"/>
              </w:rPr>
              <w:t>yes/no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open issues/comments</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3</w:t>
            </w:r>
            <w:r w:rsidRPr="00F76451">
              <w:rPr>
                <w:rFonts w:hint="eastAsia"/>
                <w:sz w:val="18"/>
                <w:szCs w:val="18"/>
              </w:rPr>
              <w:t>A-</w:t>
            </w:r>
            <w:r w:rsidRPr="00F76451">
              <w:rPr>
                <w:sz w:val="18"/>
                <w:szCs w:val="18"/>
              </w:rPr>
              <w:t>3</w:t>
            </w:r>
            <w:r w:rsidRPr="00F76451">
              <w:rPr>
                <w:rFonts w:hint="eastAsia"/>
                <w:sz w:val="18"/>
                <w:szCs w:val="18"/>
              </w:rPr>
              <w:t>A-8A_n1A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3</w:t>
            </w:r>
            <w:r w:rsidRPr="00F76451">
              <w:rPr>
                <w:rFonts w:hint="eastAsia"/>
                <w:sz w:val="18"/>
                <w:szCs w:val="18"/>
              </w:rPr>
              <w:t>A_n1A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lastRenderedPageBreak/>
              <w:t>DC_</w:t>
            </w:r>
            <w:r w:rsidRPr="00F76451">
              <w:rPr>
                <w:sz w:val="18"/>
                <w:szCs w:val="18"/>
              </w:rPr>
              <w:t>3</w:t>
            </w:r>
            <w:r w:rsidRPr="00F76451">
              <w:rPr>
                <w:rFonts w:hint="eastAsia"/>
                <w:sz w:val="18"/>
                <w:szCs w:val="18"/>
              </w:rPr>
              <w:t>A-</w:t>
            </w:r>
            <w:r w:rsidRPr="00F76451">
              <w:rPr>
                <w:sz w:val="18"/>
                <w:szCs w:val="18"/>
              </w:rPr>
              <w:t>3</w:t>
            </w:r>
            <w:r w:rsidRPr="00F76451">
              <w:rPr>
                <w:rFonts w:hint="eastAsia"/>
                <w:sz w:val="18"/>
                <w:szCs w:val="18"/>
              </w:rPr>
              <w:t>A-8A_n1A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DC_8A_n1A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A-7A-8A_n1A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DC_7A_n1A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A-7A-8A_n1A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DC_8A_n1A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3</w:t>
            </w:r>
            <w:r w:rsidRPr="00F76451">
              <w:rPr>
                <w:rFonts w:hint="eastAsia"/>
                <w:sz w:val="18"/>
                <w:szCs w:val="18"/>
              </w:rPr>
              <w:t>A-</w:t>
            </w:r>
            <w:r w:rsidRPr="00F76451">
              <w:rPr>
                <w:sz w:val="18"/>
                <w:szCs w:val="18"/>
              </w:rPr>
              <w:t>3</w:t>
            </w:r>
            <w:r w:rsidRPr="00F76451">
              <w:rPr>
                <w:rFonts w:hint="eastAsia"/>
                <w:sz w:val="18"/>
                <w:szCs w:val="18"/>
              </w:rPr>
              <w:t>A-8A_n</w:t>
            </w:r>
            <w:r w:rsidRPr="00F76451">
              <w:rPr>
                <w:sz w:val="18"/>
                <w:szCs w:val="18"/>
              </w:rPr>
              <w:t>78</w:t>
            </w:r>
            <w:r w:rsidRPr="00F76451">
              <w:rPr>
                <w:rFonts w:hint="eastAsia"/>
                <w:sz w:val="18"/>
                <w:szCs w:val="18"/>
              </w:rPr>
              <w:t>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3</w:t>
            </w:r>
            <w:r w:rsidRPr="00F76451">
              <w:rPr>
                <w:rFonts w:hint="eastAsia"/>
                <w:sz w:val="18"/>
                <w:szCs w:val="18"/>
              </w:rPr>
              <w:t>A_n</w:t>
            </w:r>
            <w:r w:rsidRPr="00F76451">
              <w:rPr>
                <w:sz w:val="18"/>
                <w:szCs w:val="18"/>
              </w:rPr>
              <w:t>78</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R4-1911267</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3</w:t>
            </w:r>
            <w:r w:rsidRPr="00F76451">
              <w:rPr>
                <w:rFonts w:hint="eastAsia"/>
                <w:sz w:val="18"/>
                <w:szCs w:val="18"/>
              </w:rPr>
              <w:t>A-</w:t>
            </w:r>
            <w:r w:rsidRPr="00F76451">
              <w:rPr>
                <w:sz w:val="18"/>
                <w:szCs w:val="18"/>
              </w:rPr>
              <w:t>3</w:t>
            </w:r>
            <w:r w:rsidRPr="00F76451">
              <w:rPr>
                <w:rFonts w:hint="eastAsia"/>
                <w:sz w:val="18"/>
                <w:szCs w:val="18"/>
              </w:rPr>
              <w:t>A-8A_n</w:t>
            </w:r>
            <w:r w:rsidRPr="00F76451">
              <w:rPr>
                <w:sz w:val="18"/>
                <w:szCs w:val="18"/>
              </w:rPr>
              <w:t>78</w:t>
            </w:r>
            <w:r w:rsidRPr="00F76451">
              <w:rPr>
                <w:rFonts w:hint="eastAsia"/>
                <w:sz w:val="18"/>
                <w:szCs w:val="18"/>
              </w:rPr>
              <w:t>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8</w:t>
            </w:r>
            <w:r w:rsidRPr="00F76451">
              <w:rPr>
                <w:rFonts w:hint="eastAsia"/>
                <w:sz w:val="18"/>
                <w:szCs w:val="18"/>
              </w:rPr>
              <w:t>A_n</w:t>
            </w:r>
            <w:r w:rsidRPr="00F76451">
              <w:rPr>
                <w:sz w:val="18"/>
                <w:szCs w:val="18"/>
              </w:rPr>
              <w:t>78</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R4-1911267</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A-7A-8A_n</w:t>
            </w:r>
            <w:r w:rsidRPr="00F76451">
              <w:rPr>
                <w:sz w:val="18"/>
                <w:szCs w:val="18"/>
              </w:rPr>
              <w:t>78</w:t>
            </w:r>
            <w:r w:rsidRPr="00F76451">
              <w:rPr>
                <w:rFonts w:hint="eastAsia"/>
                <w:sz w:val="18"/>
                <w:szCs w:val="18"/>
              </w:rPr>
              <w:t>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78</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A-7A-8A_n</w:t>
            </w:r>
            <w:r w:rsidRPr="00F76451">
              <w:rPr>
                <w:sz w:val="18"/>
                <w:szCs w:val="18"/>
              </w:rPr>
              <w:t>78</w:t>
            </w:r>
            <w:r w:rsidRPr="00F76451">
              <w:rPr>
                <w:rFonts w:hint="eastAsia"/>
                <w:sz w:val="18"/>
                <w:szCs w:val="18"/>
              </w:rPr>
              <w:t>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8</w:t>
            </w:r>
            <w:r w:rsidRPr="00F76451">
              <w:rPr>
                <w:rFonts w:hint="eastAsia"/>
                <w:sz w:val="18"/>
                <w:szCs w:val="18"/>
              </w:rPr>
              <w:t>A_n</w:t>
            </w:r>
            <w:r w:rsidRPr="00F76451">
              <w:rPr>
                <w:sz w:val="18"/>
                <w:szCs w:val="18"/>
              </w:rPr>
              <w:t>78</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R4-1911269</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_n257D</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_n257D</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_n257E</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_n257E</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_n257F</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_n257F</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lastRenderedPageBreak/>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w:t>
            </w:r>
            <w:r w:rsidRPr="00F76451">
              <w:rPr>
                <w:sz w:val="18"/>
                <w:szCs w:val="18"/>
              </w:rPr>
              <w:t>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_n257D</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_n257D</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_n257E</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_n257E</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_n257F</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_n257F</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lastRenderedPageBreak/>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DC_3A_n</w:t>
            </w:r>
            <w:r w:rsidRPr="00F76451">
              <w:rPr>
                <w:sz w:val="18"/>
                <w:szCs w:val="18"/>
              </w:rPr>
              <w:t>257</w:t>
            </w:r>
            <w:r w:rsidRPr="00F76451">
              <w:rPr>
                <w:rFonts w:hint="eastAsia"/>
                <w:sz w:val="18"/>
                <w:szCs w:val="18"/>
              </w:rPr>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F76451" w:rsidRPr="0007755C" w:rsidTr="00F76451">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w:t>
            </w:r>
            <w:r w:rsidRPr="00F76451">
              <w:rPr>
                <w:sz w:val="18"/>
                <w:szCs w:val="18"/>
              </w:rPr>
              <w:t>C_</w:t>
            </w:r>
            <w:r w:rsidRPr="00F76451">
              <w:rPr>
                <w:rFonts w:hint="eastAsia"/>
                <w:sz w:val="18"/>
                <w:szCs w:val="18"/>
              </w:rPr>
              <w:t>3A-3</w:t>
            </w:r>
            <w:r w:rsidRPr="00F76451">
              <w:rPr>
                <w:sz w:val="18"/>
                <w:szCs w:val="18"/>
              </w:rPr>
              <w:t>A</w:t>
            </w:r>
            <w:r w:rsidRPr="00F76451">
              <w:rPr>
                <w:rFonts w:hint="eastAsia"/>
                <w:sz w:val="18"/>
                <w:szCs w:val="18"/>
              </w:rPr>
              <w:t>-7A-7A</w:t>
            </w:r>
            <w:r w:rsidRPr="00F76451">
              <w:rPr>
                <w:sz w:val="18"/>
                <w:szCs w:val="18"/>
              </w:rPr>
              <w:t>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76451" w:rsidRPr="00C83D56" w:rsidRDefault="00F76451" w:rsidP="00F76451">
            <w:pPr>
              <w:rPr>
                <w:sz w:val="18"/>
                <w:szCs w:val="18"/>
              </w:rPr>
            </w:pPr>
            <w:r w:rsidRPr="00F76451">
              <w:rPr>
                <w:rFonts w:hint="eastAsia"/>
                <w:sz w:val="18"/>
                <w:szCs w:val="18"/>
              </w:rPr>
              <w:t>DC_</w:t>
            </w:r>
            <w:r w:rsidRPr="00F76451">
              <w:rPr>
                <w:sz w:val="18"/>
                <w:szCs w:val="18"/>
              </w:rPr>
              <w:t>7</w:t>
            </w:r>
            <w:r w:rsidRPr="00F76451">
              <w:rPr>
                <w:rFonts w:hint="eastAsia"/>
                <w:sz w:val="18"/>
                <w:szCs w:val="18"/>
              </w:rPr>
              <w:t>A_n</w:t>
            </w:r>
            <w:r w:rsidRPr="00F76451">
              <w:rPr>
                <w:sz w:val="18"/>
                <w:szCs w:val="18"/>
              </w:rPr>
              <w:t>257A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TR 37.716-21-11: R4-1911272</w:t>
            </w:r>
          </w:p>
          <w:p w:rsidR="00F76451" w:rsidRPr="00F76451" w:rsidRDefault="00F76451" w:rsidP="00F76451">
            <w:pPr>
              <w:rPr>
                <w:sz w:val="18"/>
                <w:szCs w:val="18"/>
              </w:rPr>
            </w:pPr>
            <w:r w:rsidRPr="00F76451">
              <w:rPr>
                <w:rFonts w:hint="eastAsia"/>
                <w:sz w:val="18"/>
                <w:szCs w:val="18"/>
              </w:rPr>
              <w:t>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76451" w:rsidRPr="00F76451" w:rsidRDefault="00F76451" w:rsidP="00F76451">
            <w:pPr>
              <w:rPr>
                <w:sz w:val="18"/>
                <w:szCs w:val="18"/>
              </w:rPr>
            </w:pPr>
            <w:r w:rsidRPr="00F76451">
              <w:rPr>
                <w:rFonts w:hint="eastAsia"/>
                <w:sz w:val="18"/>
                <w:szCs w:val="18"/>
              </w:rPr>
              <w:t>none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DL_3A-7A_n7A_UL_3A_n7A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R4-1914707</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DL_3A-7A_n7A_UL_7A_n7A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R4-1914707</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DL_7A-28A _n7A_UL_7A_n7A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R4-1914708</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DL_7A-28A 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R4-1914708</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DL_3C-7A 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R4-1914707</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lastRenderedPageBreak/>
              <w:t>DL_3C-7A _n7A_UL_3C_n7A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R4-1914707</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DL_3C-7A 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R4-1914707</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DL_3C-28A_n7A_UL_3C_n7A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DL_1A-3A-3A_n7A_UL_1A_n7A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DL_1A-3A-3A_n7A_UL_3A_n7A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DuplicateDL_3A-3A-28A_n7A_UL_3A_n7A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DL_3A-3A-28A_n7A_UL_28A_n7A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DL_1A-1A-28A_n7A_UL_28A_n7A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DL_1A-1A-3C_n7A_UL_3C_n7A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DL_1A-1A-3A-3A_n7A_UL_1A_n7A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DL_1A-1A-3A-3A_n7A_UL_3A_n7A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DL_3A-28A_n7B_UL_28A_n7A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DL_3A-28A_n7B_UL_28A_n7B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lastRenderedPageBreak/>
              <w:t>DL_1A-3A_n7B_UL_1A_n7A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DL_1A-28A_n7B_UL_28A_n7A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R4-1915640</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DL_1A-28A_n7B_UL_28A_n7B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DL_3C-28A_n7B_UL_28A_n7B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DL_3C-28A_n7B_UL_3C_n7B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DL_1A-3C_n7B_UL_3C_n7B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DL_1A-3A-3A_n7B_UL_1A_n7A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DL_1A-3A-3A_n7B_UL_1A_n7B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lastRenderedPageBreak/>
              <w:t>DL_1A-3A-3A_n7B_UL_3A_n7A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DL_1A-3A-3A_n7B_UL_3A_n7B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DL_3A-3A-28A_n7B_UL_3A_n7A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DL_3A-3A-28A_n7B_UL_3A_n7B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DL_3A-3A-28A_n7B_UL_28A_n7A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TR 37.716-21-11: R4-1914702</w:t>
            </w:r>
          </w:p>
          <w:p w:rsidR="00DD2797" w:rsidRPr="00DD2797" w:rsidRDefault="00DD2797" w:rsidP="00DD2797">
            <w:pPr>
              <w:rPr>
                <w:sz w:val="18"/>
                <w:szCs w:val="18"/>
              </w:rPr>
            </w:pPr>
            <w:r w:rsidRPr="00DD2797">
              <w:rPr>
                <w:sz w:val="18"/>
                <w:szCs w:val="18"/>
              </w:rPr>
              <w:t>TS 38.101-3: 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DL_3A-3A-28A_n7B_UL_28A_n7B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DL_1A-1A-3C_n7B_UL_3C_n7B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DL_1A-1A-28A_n7B_UL_28A_n7A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TS 38.101-3: R4-1912282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DL_1A-1A-28A_n7B_UL_28A_n7B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UL_n7B not complete</w:t>
            </w: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DL_1A-1A-3A-3A_n7B_UL_1A_n7A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DL_1A-1A-3A-3A_n7B_UL_3A_n7A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DL_1A-1A-3A-3A_n7B_UL_1A_n7B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lastRenderedPageBreak/>
              <w:t>DL_1A-1A-3A-3A_n7B_UL_3A_n7B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DL_7A-28A_n3A_UL_7A_n3A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DL_7A-28A_n3A_UL_28A_n3A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DL_7C-28A_n3A_UL_7A_n3A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DL_7C-28A_n3A_UL_7C_n3A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DD2797" w:rsidTr="00DD2797">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DL_7C-28A_n3A_UL_28A_n3A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r w:rsidRPr="00DD2797">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DD2797" w:rsidRPr="00DD2797" w:rsidRDefault="00DD2797" w:rsidP="00DD2797">
            <w:pPr>
              <w:rPr>
                <w:sz w:val="18"/>
                <w:szCs w:val="18"/>
              </w:rPr>
            </w:pPr>
          </w:p>
        </w:tc>
      </w:tr>
      <w:tr w:rsidR="005A38AC" w:rsidRPr="009F2F12"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DC_1A-3A_n77(2A)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Xiao Shao, 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DC_1A-3A_n257G</w:t>
            </w:r>
          </w:p>
          <w:p w:rsidR="005A38AC" w:rsidRPr="005A38AC" w:rsidRDefault="005A38AC" w:rsidP="005A38AC">
            <w:pPr>
              <w:rPr>
                <w:sz w:val="18"/>
                <w:szCs w:val="18"/>
              </w:rPr>
            </w:pPr>
            <w:r w:rsidRPr="005A38AC">
              <w:rPr>
                <w:sz w:val="18"/>
                <w:szCs w:val="18"/>
              </w:rPr>
              <w:t>DC_1A-3A_n257H</w:t>
            </w:r>
          </w:p>
          <w:p w:rsidR="005A38AC" w:rsidRPr="005A38AC" w:rsidRDefault="005A38AC" w:rsidP="005A38AC">
            <w:pPr>
              <w:rPr>
                <w:sz w:val="18"/>
                <w:szCs w:val="18"/>
              </w:rPr>
            </w:pPr>
            <w:r w:rsidRPr="005A38AC">
              <w:rPr>
                <w:sz w:val="18"/>
                <w:szCs w:val="18"/>
              </w:rPr>
              <w:t>DC_1A-3A_n257I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1A-41A_n257G</w:t>
            </w:r>
          </w:p>
          <w:p w:rsidR="005A38AC" w:rsidRPr="005A38AC" w:rsidRDefault="005A38AC" w:rsidP="005A38AC">
            <w:pPr>
              <w:rPr>
                <w:sz w:val="18"/>
                <w:szCs w:val="18"/>
              </w:rPr>
            </w:pPr>
            <w:r w:rsidRPr="005A38AC">
              <w:rPr>
                <w:sz w:val="18"/>
                <w:szCs w:val="18"/>
              </w:rPr>
              <w:t>DC_</w:t>
            </w:r>
            <w:r w:rsidRPr="005A38AC">
              <w:rPr>
                <w:rFonts w:hint="eastAsia"/>
                <w:sz w:val="18"/>
                <w:szCs w:val="18"/>
              </w:rPr>
              <w:t>1A-41A_n257</w:t>
            </w:r>
            <w:r w:rsidRPr="005A38AC">
              <w:rPr>
                <w:sz w:val="18"/>
                <w:szCs w:val="18"/>
              </w:rPr>
              <w:t>H</w:t>
            </w:r>
          </w:p>
          <w:p w:rsidR="005A38AC" w:rsidRPr="005A38AC" w:rsidRDefault="005A38AC" w:rsidP="005A38AC">
            <w:pPr>
              <w:rPr>
                <w:sz w:val="18"/>
                <w:szCs w:val="18"/>
              </w:rPr>
            </w:pPr>
            <w:r w:rsidRPr="005A38AC">
              <w:rPr>
                <w:sz w:val="18"/>
                <w:szCs w:val="18"/>
              </w:rPr>
              <w:t>DC_</w:t>
            </w:r>
            <w:r w:rsidRPr="005A38AC">
              <w:rPr>
                <w:rFonts w:hint="eastAsia"/>
                <w:sz w:val="18"/>
                <w:szCs w:val="18"/>
              </w:rPr>
              <w:t>1A-41A_n257I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1A-41</w:t>
            </w:r>
            <w:r w:rsidRPr="005A38AC">
              <w:rPr>
                <w:sz w:val="18"/>
                <w:szCs w:val="18"/>
              </w:rPr>
              <w:t>C</w:t>
            </w:r>
            <w:r w:rsidRPr="005A38AC">
              <w:rPr>
                <w:rFonts w:hint="eastAsia"/>
                <w:sz w:val="18"/>
                <w:szCs w:val="18"/>
              </w:rPr>
              <w:t>_n257G</w:t>
            </w:r>
          </w:p>
          <w:p w:rsidR="005A38AC" w:rsidRPr="005A38AC" w:rsidRDefault="005A38AC" w:rsidP="005A38AC">
            <w:pPr>
              <w:rPr>
                <w:sz w:val="18"/>
                <w:szCs w:val="18"/>
              </w:rPr>
            </w:pPr>
            <w:r w:rsidRPr="005A38AC">
              <w:rPr>
                <w:sz w:val="18"/>
                <w:szCs w:val="18"/>
              </w:rPr>
              <w:t>DC_</w:t>
            </w:r>
            <w:r w:rsidRPr="005A38AC">
              <w:rPr>
                <w:rFonts w:hint="eastAsia"/>
                <w:sz w:val="18"/>
                <w:szCs w:val="18"/>
              </w:rPr>
              <w:t>1A-41</w:t>
            </w:r>
            <w:r w:rsidRPr="005A38AC">
              <w:rPr>
                <w:sz w:val="18"/>
                <w:szCs w:val="18"/>
              </w:rPr>
              <w:t>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w:t>
            </w:r>
            <w:r w:rsidRPr="005A38AC">
              <w:rPr>
                <w:rFonts w:hint="eastAsia"/>
                <w:sz w:val="18"/>
                <w:szCs w:val="18"/>
              </w:rPr>
              <w:t>1A-41</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2A</w:t>
            </w:r>
            <w:r w:rsidRPr="005A38AC">
              <w:rPr>
                <w:rFonts w:hint="eastAsia"/>
                <w:sz w:val="18"/>
                <w:szCs w:val="18"/>
              </w:rPr>
              <w:t>_n257G</w:t>
            </w:r>
          </w:p>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2A</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2A</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2C</w:t>
            </w:r>
            <w:r w:rsidRPr="005A38AC">
              <w:rPr>
                <w:rFonts w:hint="eastAsia"/>
                <w:sz w:val="18"/>
                <w:szCs w:val="18"/>
              </w:rPr>
              <w:t>_n257G</w:t>
            </w:r>
          </w:p>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w:t>
            </w:r>
            <w:r w:rsidRPr="005A38AC">
              <w:rPr>
                <w:rFonts w:hint="eastAsia"/>
                <w:sz w:val="18"/>
                <w:szCs w:val="18"/>
              </w:rPr>
              <w:t>1A-4</w:t>
            </w:r>
            <w:r w:rsidRPr="005A38AC">
              <w:rPr>
                <w:sz w:val="18"/>
                <w:szCs w:val="18"/>
              </w:rPr>
              <w:t>2C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-41A_n257G</w:t>
            </w:r>
          </w:p>
          <w:p w:rsidR="005A38AC" w:rsidRPr="005A38AC" w:rsidRDefault="005A38AC" w:rsidP="005A38AC">
            <w:pPr>
              <w:rPr>
                <w:sz w:val="18"/>
                <w:szCs w:val="18"/>
              </w:rPr>
            </w:pPr>
            <w:r w:rsidRPr="005A38AC">
              <w:rPr>
                <w:sz w:val="18"/>
                <w:szCs w:val="18"/>
              </w:rPr>
              <w:t>DC_3A</w:t>
            </w:r>
            <w:r w:rsidRPr="005A38AC">
              <w:rPr>
                <w:rFonts w:hint="eastAsia"/>
                <w:sz w:val="18"/>
                <w:szCs w:val="18"/>
              </w:rPr>
              <w:t>-41A_n257</w:t>
            </w:r>
            <w:r w:rsidRPr="005A38AC">
              <w:rPr>
                <w:sz w:val="18"/>
                <w:szCs w:val="18"/>
              </w:rPr>
              <w:t>H</w:t>
            </w:r>
          </w:p>
          <w:p w:rsidR="005A38AC" w:rsidRPr="005A38AC" w:rsidRDefault="005A38AC" w:rsidP="005A38AC">
            <w:pPr>
              <w:rPr>
                <w:sz w:val="18"/>
                <w:szCs w:val="18"/>
              </w:rPr>
            </w:pPr>
            <w:r w:rsidRPr="005A38AC">
              <w:rPr>
                <w:sz w:val="18"/>
                <w:szCs w:val="18"/>
              </w:rPr>
              <w:t>DC_3A</w:t>
            </w:r>
            <w:r w:rsidRPr="005A38AC">
              <w:rPr>
                <w:rFonts w:hint="eastAsia"/>
                <w:sz w:val="18"/>
                <w:szCs w:val="18"/>
              </w:rPr>
              <w:t>-41A_n257I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-41</w:t>
            </w:r>
            <w:r w:rsidRPr="005A38AC">
              <w:rPr>
                <w:sz w:val="18"/>
                <w:szCs w:val="18"/>
              </w:rPr>
              <w:t>C</w:t>
            </w:r>
            <w:r w:rsidRPr="005A38AC">
              <w:rPr>
                <w:rFonts w:hint="eastAsia"/>
                <w:sz w:val="18"/>
                <w:szCs w:val="18"/>
              </w:rPr>
              <w:t>_n257G</w:t>
            </w:r>
          </w:p>
          <w:p w:rsidR="005A38AC" w:rsidRPr="005A38AC" w:rsidRDefault="005A38AC" w:rsidP="005A38AC">
            <w:pPr>
              <w:rPr>
                <w:sz w:val="18"/>
                <w:szCs w:val="18"/>
              </w:rPr>
            </w:pPr>
            <w:r w:rsidRPr="005A38AC">
              <w:rPr>
                <w:sz w:val="18"/>
                <w:szCs w:val="18"/>
              </w:rPr>
              <w:t>DC_3A</w:t>
            </w:r>
            <w:r w:rsidRPr="005A38AC">
              <w:rPr>
                <w:rFonts w:hint="eastAsia"/>
                <w:sz w:val="18"/>
                <w:szCs w:val="18"/>
              </w:rPr>
              <w:t>-41</w:t>
            </w:r>
            <w:r w:rsidRPr="005A38AC">
              <w:rPr>
                <w:sz w:val="18"/>
                <w:szCs w:val="18"/>
              </w:rPr>
              <w:t>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DC_3A</w:t>
            </w:r>
            <w:r w:rsidRPr="005A38AC">
              <w:rPr>
                <w:rFonts w:hint="eastAsia"/>
                <w:sz w:val="18"/>
                <w:szCs w:val="18"/>
              </w:rPr>
              <w:t>-41</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_n257G</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2C</w:t>
            </w:r>
            <w:r w:rsidRPr="005A38AC">
              <w:rPr>
                <w:rFonts w:hint="eastAsia"/>
                <w:sz w:val="18"/>
                <w:szCs w:val="18"/>
              </w:rPr>
              <w:t>_n257G</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lastRenderedPageBreak/>
              <w:t>DC_3A</w:t>
            </w:r>
            <w:r w:rsidRPr="005A38AC">
              <w:rPr>
                <w:rFonts w:hint="eastAsia"/>
                <w:sz w:val="18"/>
                <w:szCs w:val="18"/>
              </w:rPr>
              <w:t>-4</w:t>
            </w:r>
            <w:r w:rsidRPr="005A38AC">
              <w:rPr>
                <w:sz w:val="18"/>
                <w:szCs w:val="18"/>
              </w:rPr>
              <w:t>2C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lastRenderedPageBreak/>
              <w:t>DC_</w:t>
            </w:r>
            <w:r w:rsidRPr="005A38AC">
              <w:rPr>
                <w:rFonts w:hint="eastAsia"/>
                <w:sz w:val="18"/>
                <w:szCs w:val="18"/>
              </w:rPr>
              <w:t>41A-42A_n257G</w:t>
            </w:r>
          </w:p>
          <w:p w:rsidR="005A38AC" w:rsidRPr="005A38AC" w:rsidRDefault="005A38AC" w:rsidP="005A38AC">
            <w:pPr>
              <w:rPr>
                <w:sz w:val="18"/>
                <w:szCs w:val="18"/>
              </w:rPr>
            </w:pPr>
            <w:r w:rsidRPr="005A38AC">
              <w:rPr>
                <w:sz w:val="18"/>
                <w:szCs w:val="18"/>
              </w:rPr>
              <w:t>DC_</w:t>
            </w:r>
            <w:r w:rsidRPr="005A38AC">
              <w:rPr>
                <w:rFonts w:hint="eastAsia"/>
                <w:sz w:val="18"/>
                <w:szCs w:val="18"/>
              </w:rPr>
              <w:t>41A-42A_n257H</w:t>
            </w:r>
          </w:p>
          <w:p w:rsidR="005A38AC" w:rsidRPr="005A38AC" w:rsidRDefault="005A38AC" w:rsidP="005A38AC">
            <w:pPr>
              <w:rPr>
                <w:sz w:val="18"/>
                <w:szCs w:val="18"/>
              </w:rPr>
            </w:pPr>
            <w:r w:rsidRPr="005A38AC">
              <w:rPr>
                <w:sz w:val="18"/>
                <w:szCs w:val="18"/>
              </w:rPr>
              <w:t>DC_</w:t>
            </w:r>
            <w:r w:rsidRPr="005A38AC">
              <w:rPr>
                <w:rFonts w:hint="eastAsia"/>
                <w:sz w:val="18"/>
                <w:szCs w:val="18"/>
              </w:rPr>
              <w:t>41A-42A_n257I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_n257G</w:t>
            </w:r>
          </w:p>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_n257H</w:t>
            </w:r>
          </w:p>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41C-42A_n257G</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-42A_n257H</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41C-42C_n257G</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w:t>
            </w:r>
            <w:r w:rsidRPr="005A38AC">
              <w:rPr>
                <w:sz w:val="18"/>
                <w:szCs w:val="18"/>
              </w:rPr>
              <w:t>C</w:t>
            </w:r>
            <w:r w:rsidRPr="005A38AC">
              <w:rPr>
                <w:rFonts w:hint="eastAsia"/>
                <w:sz w:val="18"/>
                <w:szCs w:val="18"/>
              </w:rPr>
              <w:t>_n257H</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1A-18A_n257G</w:t>
            </w:r>
          </w:p>
          <w:p w:rsidR="005A38AC" w:rsidRPr="005A38AC" w:rsidRDefault="005A38AC" w:rsidP="005A38AC">
            <w:pPr>
              <w:rPr>
                <w:sz w:val="18"/>
                <w:szCs w:val="18"/>
              </w:rPr>
            </w:pPr>
            <w:r w:rsidRPr="005A38AC">
              <w:rPr>
                <w:sz w:val="18"/>
                <w:szCs w:val="18"/>
              </w:rPr>
              <w:t>DC_</w:t>
            </w:r>
            <w:r w:rsidRPr="005A38AC">
              <w:rPr>
                <w:rFonts w:hint="eastAsia"/>
                <w:sz w:val="18"/>
                <w:szCs w:val="18"/>
              </w:rPr>
              <w:t>1A-18A_n257H</w:t>
            </w:r>
          </w:p>
          <w:p w:rsidR="005A38AC" w:rsidRPr="005A38AC" w:rsidRDefault="005A38AC" w:rsidP="005A38AC">
            <w:pPr>
              <w:rPr>
                <w:sz w:val="18"/>
                <w:szCs w:val="18"/>
              </w:rPr>
            </w:pPr>
            <w:r w:rsidRPr="005A38AC">
              <w:rPr>
                <w:sz w:val="18"/>
                <w:szCs w:val="18"/>
              </w:rPr>
              <w:t>DC_</w:t>
            </w:r>
            <w:r w:rsidRPr="005A38AC">
              <w:rPr>
                <w:rFonts w:hint="eastAsia"/>
                <w:sz w:val="18"/>
                <w:szCs w:val="18"/>
              </w:rPr>
              <w:t>1A-18A_n257I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_n257G</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2A</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2C</w:t>
            </w:r>
            <w:r w:rsidRPr="005A38AC">
              <w:rPr>
                <w:rFonts w:hint="eastAsia"/>
                <w:sz w:val="18"/>
                <w:szCs w:val="18"/>
              </w:rPr>
              <w:t>_n257G</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DC_3A</w:t>
            </w:r>
            <w:r w:rsidRPr="005A38AC">
              <w:rPr>
                <w:rFonts w:hint="eastAsia"/>
                <w:sz w:val="18"/>
                <w:szCs w:val="18"/>
              </w:rPr>
              <w:t>-4</w:t>
            </w:r>
            <w:r w:rsidRPr="005A38AC">
              <w:rPr>
                <w:sz w:val="18"/>
                <w:szCs w:val="18"/>
              </w:rPr>
              <w:t>2C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41A-42A_n257G</w:t>
            </w:r>
          </w:p>
          <w:p w:rsidR="005A38AC" w:rsidRPr="005A38AC" w:rsidRDefault="005A38AC" w:rsidP="005A38AC">
            <w:pPr>
              <w:rPr>
                <w:sz w:val="18"/>
                <w:szCs w:val="18"/>
              </w:rPr>
            </w:pPr>
            <w:r w:rsidRPr="005A38AC">
              <w:rPr>
                <w:sz w:val="18"/>
                <w:szCs w:val="18"/>
              </w:rPr>
              <w:t>DC_</w:t>
            </w:r>
            <w:r w:rsidRPr="005A38AC">
              <w:rPr>
                <w:rFonts w:hint="eastAsia"/>
                <w:sz w:val="18"/>
                <w:szCs w:val="18"/>
              </w:rPr>
              <w:t>41A-42A_n257H</w:t>
            </w:r>
          </w:p>
          <w:p w:rsidR="005A38AC" w:rsidRPr="005A38AC" w:rsidRDefault="005A38AC" w:rsidP="005A38AC">
            <w:pPr>
              <w:rPr>
                <w:sz w:val="18"/>
                <w:szCs w:val="18"/>
              </w:rPr>
            </w:pPr>
            <w:r w:rsidRPr="005A38AC">
              <w:rPr>
                <w:sz w:val="18"/>
                <w:szCs w:val="18"/>
              </w:rPr>
              <w:t>DC_</w:t>
            </w:r>
            <w:r w:rsidRPr="005A38AC">
              <w:rPr>
                <w:rFonts w:hint="eastAsia"/>
                <w:sz w:val="18"/>
                <w:szCs w:val="18"/>
              </w:rPr>
              <w:t>41A-42A_n257I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_n257G</w:t>
            </w:r>
          </w:p>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_n257H</w:t>
            </w:r>
          </w:p>
          <w:p w:rsidR="005A38AC" w:rsidRPr="005A38AC" w:rsidRDefault="005A38AC" w:rsidP="005A38AC">
            <w:pPr>
              <w:rPr>
                <w:sz w:val="18"/>
                <w:szCs w:val="18"/>
              </w:rPr>
            </w:pPr>
            <w:r w:rsidRPr="005A38AC">
              <w:rPr>
                <w:sz w:val="18"/>
                <w:szCs w:val="18"/>
              </w:rPr>
              <w:t>DC_</w:t>
            </w:r>
            <w:r w:rsidRPr="005A38AC">
              <w:rPr>
                <w:rFonts w:hint="eastAsia"/>
                <w:sz w:val="18"/>
                <w:szCs w:val="18"/>
              </w:rPr>
              <w:t>41A-42</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41C-42A_n257G</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-42A_n257H</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w:t>
            </w:r>
            <w:r w:rsidRPr="005A38AC">
              <w:rPr>
                <w:rFonts w:hint="eastAsia"/>
                <w:sz w:val="18"/>
                <w:szCs w:val="18"/>
              </w:rPr>
              <w:t>41C-42C_n257G</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w:t>
            </w:r>
            <w:r w:rsidRPr="005A38AC">
              <w:rPr>
                <w:sz w:val="18"/>
                <w:szCs w:val="18"/>
              </w:rPr>
              <w:t>C</w:t>
            </w:r>
            <w:r w:rsidRPr="005A38AC">
              <w:rPr>
                <w:rFonts w:hint="eastAsia"/>
                <w:sz w:val="18"/>
                <w:szCs w:val="18"/>
              </w:rPr>
              <w:t>_n257H</w:t>
            </w:r>
          </w:p>
          <w:p w:rsidR="005A38AC" w:rsidRPr="005A38AC" w:rsidRDefault="005A38AC" w:rsidP="005A38AC">
            <w:pPr>
              <w:rPr>
                <w:sz w:val="18"/>
                <w:szCs w:val="18"/>
              </w:rPr>
            </w:pPr>
            <w:r w:rsidRPr="005A38AC">
              <w:rPr>
                <w:sz w:val="18"/>
                <w:szCs w:val="18"/>
              </w:rPr>
              <w:t>DC_</w:t>
            </w:r>
            <w:r w:rsidRPr="005A38AC">
              <w:rPr>
                <w:rFonts w:hint="eastAsia"/>
                <w:sz w:val="18"/>
                <w:szCs w:val="18"/>
              </w:rPr>
              <w:t>41</w:t>
            </w:r>
            <w:r w:rsidRPr="005A38AC">
              <w:rPr>
                <w:sz w:val="18"/>
                <w:szCs w:val="18"/>
              </w:rPr>
              <w:t>C</w:t>
            </w:r>
            <w:r w:rsidRPr="005A38AC">
              <w:rPr>
                <w:rFonts w:hint="eastAsia"/>
                <w:sz w:val="18"/>
                <w:szCs w:val="18"/>
              </w:rPr>
              <w:t>-42</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DC_28A</w:t>
            </w:r>
            <w:r w:rsidRPr="005A38AC">
              <w:rPr>
                <w:rFonts w:hint="eastAsia"/>
                <w:sz w:val="18"/>
                <w:szCs w:val="18"/>
              </w:rPr>
              <w:t>-42</w:t>
            </w:r>
            <w:r w:rsidRPr="005A38AC">
              <w:rPr>
                <w:sz w:val="18"/>
                <w:szCs w:val="18"/>
              </w:rPr>
              <w:t>A</w:t>
            </w:r>
            <w:r w:rsidRPr="005A38AC">
              <w:rPr>
                <w:rFonts w:hint="eastAsia"/>
                <w:sz w:val="18"/>
                <w:szCs w:val="18"/>
              </w:rPr>
              <w:t>_n257G</w:t>
            </w:r>
          </w:p>
          <w:p w:rsidR="005A38AC" w:rsidRPr="005A38AC" w:rsidRDefault="005A38AC" w:rsidP="005A38AC">
            <w:pPr>
              <w:rPr>
                <w:sz w:val="18"/>
                <w:szCs w:val="18"/>
              </w:rPr>
            </w:pPr>
            <w:r w:rsidRPr="005A38AC">
              <w:rPr>
                <w:sz w:val="18"/>
                <w:szCs w:val="18"/>
              </w:rPr>
              <w:t>DC_28A</w:t>
            </w:r>
            <w:r w:rsidRPr="005A38AC">
              <w:rPr>
                <w:rFonts w:hint="eastAsia"/>
                <w:sz w:val="18"/>
                <w:szCs w:val="18"/>
              </w:rPr>
              <w:t>-42</w:t>
            </w:r>
            <w:r w:rsidRPr="005A38AC">
              <w:rPr>
                <w:sz w:val="18"/>
                <w:szCs w:val="18"/>
              </w:rPr>
              <w:t>A</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DC_28A</w:t>
            </w:r>
            <w:r w:rsidRPr="005A38AC">
              <w:rPr>
                <w:rFonts w:hint="eastAsia"/>
                <w:sz w:val="18"/>
                <w:szCs w:val="18"/>
              </w:rPr>
              <w:t>-42</w:t>
            </w:r>
            <w:r w:rsidRPr="005A38AC">
              <w:rPr>
                <w:sz w:val="18"/>
                <w:szCs w:val="18"/>
              </w:rPr>
              <w:t>A</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DC_28A</w:t>
            </w:r>
            <w:r w:rsidRPr="005A38AC">
              <w:rPr>
                <w:rFonts w:hint="eastAsia"/>
                <w:sz w:val="18"/>
                <w:szCs w:val="18"/>
              </w:rPr>
              <w:t>-42</w:t>
            </w:r>
            <w:r w:rsidRPr="005A38AC">
              <w:rPr>
                <w:sz w:val="18"/>
                <w:szCs w:val="18"/>
              </w:rPr>
              <w:t>C</w:t>
            </w:r>
            <w:r w:rsidRPr="005A38AC">
              <w:rPr>
                <w:rFonts w:hint="eastAsia"/>
                <w:sz w:val="18"/>
                <w:szCs w:val="18"/>
              </w:rPr>
              <w:t>_n257G</w:t>
            </w:r>
          </w:p>
          <w:p w:rsidR="005A38AC" w:rsidRPr="005A38AC" w:rsidRDefault="005A38AC" w:rsidP="005A38AC">
            <w:pPr>
              <w:rPr>
                <w:sz w:val="18"/>
                <w:szCs w:val="18"/>
              </w:rPr>
            </w:pPr>
            <w:r w:rsidRPr="005A38AC">
              <w:rPr>
                <w:sz w:val="18"/>
                <w:szCs w:val="18"/>
              </w:rPr>
              <w:lastRenderedPageBreak/>
              <w:t>DC_28A</w:t>
            </w:r>
            <w:r w:rsidRPr="005A38AC">
              <w:rPr>
                <w:rFonts w:hint="eastAsia"/>
                <w:sz w:val="18"/>
                <w:szCs w:val="18"/>
              </w:rPr>
              <w:t>-42</w:t>
            </w:r>
            <w:r w:rsidRPr="005A38AC">
              <w:rPr>
                <w:sz w:val="18"/>
                <w:szCs w:val="18"/>
              </w:rPr>
              <w:t>C</w:t>
            </w:r>
            <w:r w:rsidRPr="005A38AC">
              <w:rPr>
                <w:rFonts w:hint="eastAsia"/>
                <w:sz w:val="18"/>
                <w:szCs w:val="18"/>
              </w:rPr>
              <w:t>_n257</w:t>
            </w:r>
            <w:r w:rsidRPr="005A38AC">
              <w:rPr>
                <w:sz w:val="18"/>
                <w:szCs w:val="18"/>
              </w:rPr>
              <w:t>H</w:t>
            </w:r>
          </w:p>
          <w:p w:rsidR="005A38AC" w:rsidRPr="005A38AC" w:rsidRDefault="005A38AC" w:rsidP="005A38AC">
            <w:pPr>
              <w:rPr>
                <w:sz w:val="18"/>
                <w:szCs w:val="18"/>
              </w:rPr>
            </w:pPr>
            <w:r w:rsidRPr="005A38AC">
              <w:rPr>
                <w:sz w:val="18"/>
                <w:szCs w:val="18"/>
              </w:rPr>
              <w:t>DC_28A</w:t>
            </w:r>
            <w:r w:rsidRPr="005A38AC">
              <w:rPr>
                <w:rFonts w:hint="eastAsia"/>
                <w:sz w:val="18"/>
                <w:szCs w:val="18"/>
              </w:rPr>
              <w:t>-42</w:t>
            </w:r>
            <w:r w:rsidRPr="005A38AC">
              <w:rPr>
                <w:sz w:val="18"/>
                <w:szCs w:val="18"/>
              </w:rPr>
              <w:t>C</w:t>
            </w:r>
            <w:r w:rsidRPr="005A38AC">
              <w:rPr>
                <w:rFonts w:hint="eastAsia"/>
                <w:sz w:val="18"/>
                <w:szCs w:val="18"/>
              </w:rPr>
              <w:t>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lastRenderedPageBreak/>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lastRenderedPageBreak/>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5A38AC" w:rsidTr="005A38A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lastRenderedPageBreak/>
              <w:t>DC_1A</w:t>
            </w:r>
            <w:r w:rsidRPr="005A38AC">
              <w:rPr>
                <w:rFonts w:hint="eastAsia"/>
                <w:sz w:val="18"/>
                <w:szCs w:val="18"/>
              </w:rPr>
              <w:t>-28A_n257G</w:t>
            </w:r>
          </w:p>
          <w:p w:rsidR="005A38AC" w:rsidRPr="005A38AC" w:rsidRDefault="005A38AC" w:rsidP="005A38AC">
            <w:pPr>
              <w:rPr>
                <w:sz w:val="18"/>
                <w:szCs w:val="18"/>
              </w:rPr>
            </w:pPr>
            <w:r w:rsidRPr="005A38AC">
              <w:rPr>
                <w:sz w:val="18"/>
                <w:szCs w:val="18"/>
              </w:rPr>
              <w:t>DC_1A</w:t>
            </w:r>
            <w:r w:rsidRPr="005A38AC">
              <w:rPr>
                <w:rFonts w:hint="eastAsia"/>
                <w:sz w:val="18"/>
                <w:szCs w:val="18"/>
              </w:rPr>
              <w:t>-28A_n257H</w:t>
            </w:r>
          </w:p>
          <w:p w:rsidR="005A38AC" w:rsidRPr="005A38AC" w:rsidRDefault="005A38AC" w:rsidP="005A38AC">
            <w:pPr>
              <w:rPr>
                <w:sz w:val="18"/>
                <w:szCs w:val="18"/>
              </w:rPr>
            </w:pPr>
            <w:r w:rsidRPr="005A38AC">
              <w:rPr>
                <w:sz w:val="18"/>
                <w:szCs w:val="18"/>
              </w:rPr>
              <w:t>DC_1A</w:t>
            </w:r>
            <w:r w:rsidRPr="005A38AC">
              <w:rPr>
                <w:rFonts w:hint="eastAsia"/>
                <w:sz w:val="18"/>
                <w:szCs w:val="18"/>
              </w:rPr>
              <w:t>-28A_n257I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Xiao Shao,</w:t>
            </w:r>
          </w:p>
          <w:p w:rsidR="005A38AC" w:rsidRPr="005A38AC" w:rsidRDefault="005A38AC" w:rsidP="005A38AC">
            <w:pPr>
              <w:rPr>
                <w:sz w:val="18"/>
                <w:szCs w:val="18"/>
              </w:rPr>
            </w:pPr>
            <w:r w:rsidRPr="005A38AC">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 xml:space="preserve">38.101: </w:t>
            </w:r>
            <w:r w:rsidRPr="005A38AC">
              <w:rPr>
                <w:sz w:val="18"/>
                <w:szCs w:val="18"/>
              </w:rPr>
              <w:t>R4-1914597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A38AC" w:rsidRPr="005A38AC" w:rsidRDefault="005A38AC" w:rsidP="005A38AC">
            <w:pPr>
              <w:rPr>
                <w:sz w:val="18"/>
                <w:szCs w:val="18"/>
              </w:rPr>
            </w:pPr>
            <w:r w:rsidRPr="005A38AC">
              <w:rPr>
                <w:sz w:val="18"/>
                <w:szCs w:val="18"/>
              </w:rPr>
              <w:t>None</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3CC_DL_2A-5A_n5A_BCS0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3CC_DL_2A-66A_n5A_BCS0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3CC_DL_2A-2A-66A_n5A_BCS0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DC_2A-2A-66A-66A_n5A_BCS0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DC_2A-66A-66A-66A_n5A_BCS0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R4-1907401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DC_2A-5A_n66A_BCS0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R4-1908978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DC_2A-2A-66A_n5A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DC_2A-2A-66A-66A_n5A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2764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DC_2A_n66A </w:t>
            </w:r>
          </w:p>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R4-1907401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DC_2A-5A_n66A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DC_5A_n66</w:t>
            </w:r>
            <w:r w:rsidRPr="00366329">
              <w:rPr>
                <w:sz w:val="18"/>
                <w:szCs w:val="18"/>
              </w:rPr>
              <w:lastRenderedPageBreak/>
              <w:t>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R4-1908978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DC_5A-66A_n5A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DC_2A-5A_n66A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R4-1908981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280A7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R4-1908982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DC_5A-66A_n2A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DC_5A_n2A</w:t>
            </w:r>
          </w:p>
          <w:p w:rsidR="00366329" w:rsidRPr="00366329" w:rsidRDefault="00366329" w:rsidP="00366329">
            <w:pPr>
              <w:rPr>
                <w:sz w:val="18"/>
                <w:szCs w:val="18"/>
              </w:rPr>
            </w:pPr>
            <w:r w:rsidRPr="00366329">
              <w:rPr>
                <w:sz w:val="18"/>
                <w:szCs w:val="18"/>
              </w:rPr>
              <w:t>DC_66A_n2A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DC_13A_n2A</w:t>
            </w:r>
          </w:p>
          <w:p w:rsidR="00366329" w:rsidRPr="00366329" w:rsidRDefault="00366329" w:rsidP="00366329">
            <w:pPr>
              <w:rPr>
                <w:sz w:val="18"/>
                <w:szCs w:val="18"/>
              </w:rPr>
            </w:pPr>
            <w:r w:rsidRPr="00366329">
              <w:rPr>
                <w:sz w:val="18"/>
                <w:szCs w:val="18"/>
              </w:rPr>
              <w:t>DC_66A_n2A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DC_13A_n5A</w:t>
            </w:r>
          </w:p>
          <w:p w:rsidR="00366329" w:rsidRPr="00366329" w:rsidRDefault="00366329" w:rsidP="00366329">
            <w:pPr>
              <w:rPr>
                <w:sz w:val="18"/>
                <w:szCs w:val="18"/>
              </w:rPr>
            </w:pPr>
            <w:r w:rsidRPr="00366329">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DC_5A-46A_n66A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DC_5A_n66A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DC_46A_n5A</w:t>
            </w:r>
          </w:p>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DC_46E-48A_n5A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DC_46A_n5A</w:t>
            </w:r>
          </w:p>
          <w:p w:rsidR="00366329" w:rsidRPr="00366329" w:rsidRDefault="00366329" w:rsidP="00366329">
            <w:pPr>
              <w:rPr>
                <w:sz w:val="18"/>
                <w:szCs w:val="18"/>
              </w:rPr>
            </w:pPr>
            <w:r w:rsidRPr="00366329">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DC_2A-46E_n5A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DC_46D-48A_n5A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DC_46A_n5A</w:t>
            </w:r>
          </w:p>
          <w:p w:rsidR="00366329" w:rsidRPr="00366329" w:rsidRDefault="00366329" w:rsidP="00366329">
            <w:pPr>
              <w:rPr>
                <w:sz w:val="18"/>
                <w:szCs w:val="18"/>
              </w:rPr>
            </w:pPr>
            <w:r w:rsidRPr="00366329">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DC_2A-46D_n5A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DC_46C-48A_n5A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DC_46A_n5A</w:t>
            </w:r>
          </w:p>
          <w:p w:rsidR="00366329" w:rsidRPr="00366329" w:rsidRDefault="00366329" w:rsidP="00366329">
            <w:pPr>
              <w:rPr>
                <w:sz w:val="18"/>
                <w:szCs w:val="18"/>
              </w:rPr>
            </w:pPr>
            <w:r w:rsidRPr="00366329">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DC_2A-46C_n5A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DC_46A_n5A</w:t>
            </w:r>
          </w:p>
          <w:p w:rsidR="00366329" w:rsidRPr="00366329" w:rsidRDefault="00366329" w:rsidP="00366329">
            <w:pPr>
              <w:rPr>
                <w:sz w:val="18"/>
                <w:szCs w:val="18"/>
              </w:rPr>
            </w:pPr>
            <w:r w:rsidRPr="00366329">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DC_2A_n5A</w:t>
            </w:r>
          </w:p>
          <w:p w:rsidR="00366329" w:rsidRPr="00366329" w:rsidRDefault="00366329" w:rsidP="00366329">
            <w:pPr>
              <w:rPr>
                <w:sz w:val="18"/>
                <w:szCs w:val="18"/>
              </w:rPr>
            </w:pPr>
            <w:r w:rsidRPr="00366329">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DC_46E-48A_n66A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DC_46A_n66A</w:t>
            </w:r>
          </w:p>
          <w:p w:rsidR="00366329" w:rsidRPr="00366329" w:rsidRDefault="00366329" w:rsidP="00366329">
            <w:pPr>
              <w:rPr>
                <w:sz w:val="18"/>
                <w:szCs w:val="18"/>
              </w:rPr>
            </w:pPr>
            <w:r w:rsidRPr="00366329">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DC_2A-46E_n66A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DC_46D-48A_n66A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DC_46A_n66A</w:t>
            </w:r>
          </w:p>
          <w:p w:rsidR="00366329" w:rsidRPr="00366329" w:rsidRDefault="00366329" w:rsidP="00366329">
            <w:pPr>
              <w:rPr>
                <w:sz w:val="18"/>
                <w:szCs w:val="18"/>
              </w:rPr>
            </w:pPr>
            <w:r w:rsidRPr="00366329">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DC_2A-46D_n66A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DC_46C-48A_n66A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DC_46A_n66A</w:t>
            </w:r>
          </w:p>
          <w:p w:rsidR="00366329" w:rsidRPr="00366329" w:rsidRDefault="00366329" w:rsidP="00366329">
            <w:pPr>
              <w:rPr>
                <w:sz w:val="18"/>
                <w:szCs w:val="18"/>
              </w:rPr>
            </w:pPr>
            <w:r w:rsidRPr="00366329">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DC_2A-46C_n66A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DC_46A_n66A</w:t>
            </w:r>
          </w:p>
          <w:p w:rsidR="00366329" w:rsidRPr="00366329" w:rsidRDefault="00366329" w:rsidP="00366329">
            <w:pPr>
              <w:rPr>
                <w:sz w:val="18"/>
                <w:szCs w:val="18"/>
              </w:rPr>
            </w:pPr>
            <w:r w:rsidRPr="00366329">
              <w:rPr>
                <w:sz w:val="18"/>
                <w:szCs w:val="18"/>
              </w:rPr>
              <w:lastRenderedPageBreak/>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DC_2A_n66A</w:t>
            </w:r>
          </w:p>
          <w:p w:rsidR="00366329" w:rsidRPr="00366329" w:rsidRDefault="00366329" w:rsidP="00366329">
            <w:pPr>
              <w:rPr>
                <w:sz w:val="18"/>
                <w:szCs w:val="18"/>
              </w:rPr>
            </w:pPr>
            <w:r w:rsidRPr="00366329">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F66508"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DC_13A-48B_n2A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DC_13A-48D_n2A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DC_13A-48E_n2A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6B477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DC_13A-48B_n66A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DC_13A-48D_n66A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DC_13A-48E_n66A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FC5A0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DC_48A-66A_n5A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DC_48B-66A_n5A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DC_48D-66A_n5A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DC_48E-66A_n5A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DC5520"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Not started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r>
            <w:r w:rsidRPr="00366329">
              <w:rPr>
                <w:sz w:val="18"/>
                <w:szCs w:val="18"/>
              </w:rPr>
              <w:lastRenderedPageBreak/>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DC_2A-13A_n260I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800AD1"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R4-1912601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5664AE"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DC_2A-13A_n261A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DC_2A-13A_n261(2A-I)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DC_2A_n261A </w:t>
            </w:r>
            <w:r w:rsidRPr="00366329">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DC_2A-13A_n261(3A-G)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DC_13A_n2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DC_2A-13A_n261(4A)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12602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A25977"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DF6EF4"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DC_2A-66A_n261(A-G-H)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DC_66A_n2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DC_2A-66A_n261(G-J)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E55A3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DC_2A-66A_n261(4A)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DC_2A_n261A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12590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w:t>
            </w:r>
            <w:r w:rsidRPr="00366329">
              <w:rPr>
                <w:sz w:val="18"/>
                <w:szCs w:val="18"/>
              </w:rPr>
              <w:lastRenderedPageBreak/>
              <w:t>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23B7C"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DC_13A_n260A</w:t>
            </w:r>
            <w:r w:rsidRPr="00366329">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37.716-21-11:  R4-1912587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DC_13A-66A_n261(H-</w:t>
            </w:r>
            <w:r w:rsidRPr="00366329">
              <w:rPr>
                <w:sz w:val="18"/>
                <w:szCs w:val="18"/>
              </w:rPr>
              <w:lastRenderedPageBreak/>
              <w:t>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DC_13A_n2</w:t>
            </w:r>
            <w:r w:rsidRPr="00366329">
              <w:rPr>
                <w:sz w:val="18"/>
                <w:szCs w:val="18"/>
              </w:rPr>
              <w:lastRenderedPageBreak/>
              <w:t>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DL_66A_n261A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w:t>
            </w:r>
            <w:r w:rsidRPr="00366329">
              <w:rPr>
                <w:sz w:val="18"/>
                <w:szCs w:val="18"/>
              </w:rPr>
              <w:lastRenderedPageBreak/>
              <w:t>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p>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DC_13A_n261A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DC_13A_n261A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DC_13A_n261A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w:t>
            </w:r>
            <w:r w:rsidRPr="00366329">
              <w:rPr>
                <w:sz w:val="18"/>
                <w:szCs w:val="18"/>
              </w:rPr>
              <w:lastRenderedPageBreak/>
              <w:t>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 xml:space="preserve"> DC_13A_n2</w:t>
            </w:r>
            <w:r w:rsidRPr="00366329">
              <w:rPr>
                <w:sz w:val="18"/>
                <w:szCs w:val="18"/>
              </w:rPr>
              <w:lastRenderedPageBreak/>
              <w:t>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lastRenderedPageBreak/>
              <w:t>DC_13A-66A_n261(4A)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 xml:space="preserve"> DC_13A_n261A</w:t>
            </w:r>
            <w:r w:rsidRPr="00366329">
              <w:rPr>
                <w:sz w:val="18"/>
                <w:szCs w:val="18"/>
              </w:rPr>
              <w:br/>
              <w:t xml:space="preserve">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366329" w:rsidRPr="00036255" w:rsidTr="0036632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DC_13A-66A-66A_n261(4A)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DC_13A_n261A</w:t>
            </w:r>
            <w:r w:rsidRPr="00366329">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Zheng Zhao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TR 3</w:t>
            </w:r>
            <w:r w:rsidRPr="00366329">
              <w:rPr>
                <w:rFonts w:hint="eastAsia"/>
                <w:sz w:val="18"/>
                <w:szCs w:val="18"/>
              </w:rPr>
              <w:t>7</w:t>
            </w:r>
            <w:r w:rsidRPr="00366329">
              <w:rPr>
                <w:sz w:val="18"/>
                <w:szCs w:val="18"/>
              </w:rPr>
              <w:t>.716-</w:t>
            </w:r>
            <w:r w:rsidRPr="00366329">
              <w:rPr>
                <w:rFonts w:hint="eastAsia"/>
                <w:sz w:val="18"/>
                <w:szCs w:val="18"/>
              </w:rPr>
              <w:t>21</w:t>
            </w:r>
            <w:r w:rsidRPr="00366329">
              <w:rPr>
                <w:sz w:val="18"/>
                <w:szCs w:val="18"/>
              </w:rPr>
              <w:t>-</w:t>
            </w:r>
            <w:r w:rsidRPr="00366329">
              <w:rPr>
                <w:rFonts w:hint="eastAsia"/>
                <w:sz w:val="18"/>
                <w:szCs w:val="18"/>
              </w:rPr>
              <w:t>11:</w:t>
            </w:r>
            <w:r w:rsidRPr="00366329">
              <w:rPr>
                <w:sz w:val="18"/>
                <w:szCs w:val="18"/>
              </w:rPr>
              <w:t xml:space="preserve"> R4-19</w:t>
            </w:r>
            <w:r w:rsidRPr="00366329">
              <w:rPr>
                <w:rFonts w:hint="eastAsia"/>
                <w:sz w:val="18"/>
                <w:szCs w:val="18"/>
              </w:rPr>
              <w:t>12588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329" w:rsidRPr="00366329" w:rsidRDefault="00366329" w:rsidP="00366329">
            <w:pPr>
              <w:rPr>
                <w:sz w:val="18"/>
                <w:szCs w:val="18"/>
              </w:rPr>
            </w:pPr>
            <w:r w:rsidRPr="00366329">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DL_3A-7C_n1A_UL_3A_n1A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roofErr w:type="gramStart"/>
            <w:r w:rsidRPr="005403DC">
              <w:rPr>
                <w:sz w:val="18"/>
                <w:szCs w:val="18"/>
              </w:rPr>
              <w:t>revised</w:t>
            </w:r>
            <w:proofErr w:type="gramEnd"/>
            <w:r w:rsidRPr="005403DC">
              <w:rPr>
                <w:sz w:val="18"/>
                <w:szCs w:val="18"/>
              </w:rPr>
              <w:t xml:space="preserve">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DL_3A-7C_n1A_UL_7A_n1A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DL_3A-7C_n1A_UL_7C_n1A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DL_3C-7C_n1A_UL_3A_n1A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DL_3C-7C_n1A_UL_7A_n1A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DL_3C-7C_n1A_UL_3C_n1A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proofErr w:type="spellStart"/>
            <w:r w:rsidRPr="005403DC">
              <w:rPr>
                <w:sz w:val="18"/>
                <w:szCs w:val="18"/>
              </w:rPr>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w:t>
            </w:r>
            <w:r w:rsidRPr="005403DC">
              <w:rPr>
                <w:sz w:val="18"/>
                <w:szCs w:val="18"/>
              </w:rPr>
              <w:lastRenderedPageBreak/>
              <w:t>7C_n1A_UL_7C_n1A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 xml:space="preserve">S. Truelove, BT </w:t>
            </w:r>
            <w:r w:rsidRPr="005403DC">
              <w:rPr>
                <w:sz w:val="18"/>
                <w:szCs w:val="18"/>
              </w:rPr>
              <w:lastRenderedPageBreak/>
              <w:t>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lastRenderedPageBreak/>
              <w:t>revised WID: R4-1909227,</w:t>
            </w:r>
          </w:p>
          <w:p w:rsidR="005403DC" w:rsidRPr="005403DC" w:rsidRDefault="005403DC" w:rsidP="001138EA">
            <w:pPr>
              <w:rPr>
                <w:sz w:val="18"/>
                <w:szCs w:val="18"/>
              </w:rPr>
            </w:pPr>
            <w:proofErr w:type="spellStart"/>
            <w:r w:rsidRPr="005403DC">
              <w:rPr>
                <w:sz w:val="18"/>
                <w:szCs w:val="18"/>
              </w:rPr>
              <w:lastRenderedPageBreak/>
              <w:t>pCR</w:t>
            </w:r>
            <w:proofErr w:type="spellEnd"/>
            <w:r w:rsidRPr="005403DC">
              <w:rPr>
                <w:sz w:val="18"/>
                <w:szCs w:val="18"/>
              </w:rPr>
              <w:t>: R4-1914315</w:t>
            </w:r>
          </w:p>
          <w:p w:rsidR="005403DC" w:rsidRPr="005403DC" w:rsidRDefault="005403DC" w:rsidP="001138EA">
            <w:pPr>
              <w:rPr>
                <w:sz w:val="18"/>
                <w:szCs w:val="18"/>
              </w:rPr>
            </w:pPr>
            <w:r w:rsidRPr="005403DC">
              <w:rPr>
                <w:sz w:val="18"/>
                <w:szCs w:val="18"/>
              </w:rPr>
              <w:t>CR: R4-1914696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lastRenderedPageBreak/>
              <w:t>DL_3A-20A_n7A_UL_3A_n7A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DL_3A-20A_n7A_UL_20A_n7A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DL_3C-20A_n7A_UL_3A_n7A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DL_3C-20A_n7A_UL_20A_n7A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DL_3C-20A_n7A_UL_3C_n7A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DL_1A-7C_n28A_UL_7A_n28A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DL_3A-7C_n28A_UL_7A_n28A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DL_3C-7C_n28A_UL_7A_n28A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DL_3A-7C_n78A_UL_7C_n78A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DL_3C-7C_n78A_UL_7C_n78A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Ongoing</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DL_1A-3A_n78(2A)_UL_1A_n78A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DL_1A-3A_n78(2A)_UL_3A_n78A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DL_1A-7A_n78(2A)_UL_1A_n78A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DL_1A-7A_n78(2A)_UL_7A_n78A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DL_3A-7A_n78(2A)_UL_3A_n78A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DL_3A-7A_n78(2A)_UL_7A_n78A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DL_1A-3C_n78(2A)_UL_1A_n78A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DL_1A-3C_n78(2A)_UL_3A_n78A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lastRenderedPageBreak/>
              <w:t>DL_1A-7C_n78(2A)_UL_1A_n78A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DL_1A-7C_n78(2A)_UL_7A_n78A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138EA"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DL_1A-7C_n78(2A)_UL_7C_n78A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DL_3C-7A_n78(2A)_UL_3A_n78A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DL_3C-7A_n78(2A)_UL_7A_n78A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DL_3A-7C_n78(2A)_UL_7C_n78A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DL_3C-7C_n78(2A)_UL_3A_n78A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DL_3C-7C_n78(2A)_UL_7A_n78A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5403DC" w:rsidRPr="001055F6" w:rsidTr="005403D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DL_3C-7C_n78(2A)_UL_7C_n78A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S. Truelove, BT plc</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revised WID: R4-1909227,</w:t>
            </w:r>
          </w:p>
          <w:p w:rsidR="005403DC" w:rsidRPr="005403DC" w:rsidRDefault="005403DC" w:rsidP="001138EA">
            <w:pPr>
              <w:rPr>
                <w:sz w:val="18"/>
                <w:szCs w:val="18"/>
              </w:rPr>
            </w:pPr>
            <w:r w:rsidRPr="005403DC">
              <w:rPr>
                <w:sz w:val="18"/>
                <w:szCs w:val="18"/>
              </w:rPr>
              <w:t>CR: R4-1914307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403DC" w:rsidRPr="005403DC" w:rsidRDefault="005403DC" w:rsidP="001138EA">
            <w:pPr>
              <w:rPr>
                <w:sz w:val="18"/>
                <w:szCs w:val="18"/>
              </w:rPr>
            </w:pPr>
            <w:r w:rsidRPr="005403DC">
              <w:rPr>
                <w:sz w:val="18"/>
                <w:szCs w:val="18"/>
              </w:rPr>
              <w:t>Completed</w:t>
            </w:r>
          </w:p>
        </w:tc>
      </w:tr>
      <w:tr w:rsidR="00A71AE9" w:rsidRPr="00E2764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DC_2A-7A_n38A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DC_2A_n38A</w:t>
            </w:r>
          </w:p>
          <w:p w:rsidR="00A71AE9" w:rsidRPr="00A71AE9" w:rsidRDefault="00A71AE9" w:rsidP="00A71AE9">
            <w:pPr>
              <w:rPr>
                <w:sz w:val="18"/>
                <w:szCs w:val="18"/>
              </w:rPr>
            </w:pPr>
            <w:r w:rsidRPr="00A71AE9">
              <w:rPr>
                <w:sz w:val="18"/>
                <w:szCs w:val="18"/>
              </w:rPr>
              <w:t>DC_7A_n38A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E2764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DC_2A_n38A</w:t>
            </w:r>
          </w:p>
          <w:p w:rsidR="00A71AE9" w:rsidRPr="00A71AE9" w:rsidRDefault="00A71AE9" w:rsidP="00A71AE9">
            <w:pPr>
              <w:rPr>
                <w:sz w:val="18"/>
                <w:szCs w:val="18"/>
              </w:rPr>
            </w:pPr>
            <w:r w:rsidRPr="00A71AE9">
              <w:rPr>
                <w:sz w:val="18"/>
                <w:szCs w:val="18"/>
              </w:rPr>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E2764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DC_7A_n38A</w:t>
            </w:r>
          </w:p>
          <w:p w:rsidR="00A71AE9" w:rsidRPr="00A71AE9" w:rsidRDefault="00A71AE9" w:rsidP="00A71AE9">
            <w:pPr>
              <w:rPr>
                <w:sz w:val="18"/>
                <w:szCs w:val="18"/>
              </w:rPr>
            </w:pPr>
            <w:r w:rsidRPr="00A71AE9">
              <w:rPr>
                <w:sz w:val="18"/>
                <w:szCs w:val="18"/>
              </w:rPr>
              <w:t>DC_66A_n38A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E2764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DC_66A_n38A</w:t>
            </w:r>
          </w:p>
          <w:p w:rsidR="00A71AE9" w:rsidRPr="00A71AE9" w:rsidRDefault="00A71AE9" w:rsidP="00A71AE9">
            <w:pPr>
              <w:rPr>
                <w:sz w:val="18"/>
                <w:szCs w:val="18"/>
              </w:rPr>
            </w:pPr>
            <w:r w:rsidRPr="00A71AE9">
              <w:rPr>
                <w:sz w:val="18"/>
                <w:szCs w:val="18"/>
              </w:rPr>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E2764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DC_2A_n38A</w:t>
            </w:r>
          </w:p>
          <w:p w:rsidR="00A71AE9" w:rsidRPr="00A71AE9" w:rsidRDefault="00A71AE9" w:rsidP="00A71AE9">
            <w:pPr>
              <w:rPr>
                <w:sz w:val="18"/>
                <w:szCs w:val="18"/>
              </w:rPr>
            </w:pPr>
            <w:r w:rsidRPr="00A71AE9">
              <w:rPr>
                <w:sz w:val="18"/>
                <w:szCs w:val="18"/>
              </w:rPr>
              <w:t>DC_7A_n38A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lastRenderedPageBreak/>
              <w:t>DC_2A-2A-66A_n38A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DC_2A_n38A</w:t>
            </w:r>
          </w:p>
          <w:p w:rsidR="00A71AE9" w:rsidRPr="00A71AE9" w:rsidRDefault="00A71AE9" w:rsidP="00A71AE9">
            <w:pPr>
              <w:rPr>
                <w:sz w:val="18"/>
                <w:szCs w:val="18"/>
              </w:rPr>
            </w:pPr>
            <w:r w:rsidRPr="00A71AE9">
              <w:rPr>
                <w:sz w:val="18"/>
                <w:szCs w:val="18"/>
              </w:rPr>
              <w:t>DC_66A_n38A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DC_2A_n38A</w:t>
            </w:r>
          </w:p>
          <w:p w:rsidR="00A71AE9" w:rsidRPr="00A71AE9" w:rsidRDefault="00A71AE9" w:rsidP="00A71AE9">
            <w:pPr>
              <w:rPr>
                <w:sz w:val="18"/>
                <w:szCs w:val="18"/>
              </w:rPr>
            </w:pPr>
            <w:r w:rsidRPr="00A71AE9">
              <w:rPr>
                <w:sz w:val="18"/>
                <w:szCs w:val="18"/>
              </w:rPr>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DC_7A_n71A</w:t>
            </w:r>
          </w:p>
          <w:p w:rsidR="00A71AE9" w:rsidRPr="00A71AE9" w:rsidRDefault="00A71AE9" w:rsidP="00A71AE9">
            <w:pPr>
              <w:rPr>
                <w:sz w:val="18"/>
                <w:szCs w:val="18"/>
              </w:rPr>
            </w:pPr>
            <w:r w:rsidRPr="00A71AE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DC_2A_n71A</w:t>
            </w:r>
          </w:p>
          <w:p w:rsidR="00A71AE9" w:rsidRPr="00A71AE9" w:rsidRDefault="00A71AE9" w:rsidP="00A71AE9">
            <w:pPr>
              <w:rPr>
                <w:sz w:val="18"/>
                <w:szCs w:val="18"/>
              </w:rPr>
            </w:pPr>
            <w:r w:rsidRPr="00A71AE9">
              <w:rPr>
                <w:sz w:val="18"/>
                <w:szCs w:val="18"/>
              </w:rPr>
              <w:t>DC_7A_n71A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DC_2A_n71A</w:t>
            </w:r>
          </w:p>
          <w:p w:rsidR="00A71AE9" w:rsidRPr="00A71AE9" w:rsidRDefault="00A71AE9" w:rsidP="00A71AE9">
            <w:pPr>
              <w:rPr>
                <w:sz w:val="18"/>
                <w:szCs w:val="18"/>
              </w:rPr>
            </w:pPr>
            <w:r w:rsidRPr="00A71AE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DC_2A_n71A</w:t>
            </w:r>
          </w:p>
          <w:p w:rsidR="00A71AE9" w:rsidRPr="00A71AE9" w:rsidRDefault="00A71AE9" w:rsidP="00A71AE9">
            <w:pPr>
              <w:rPr>
                <w:sz w:val="18"/>
                <w:szCs w:val="18"/>
              </w:rPr>
            </w:pPr>
            <w:r w:rsidRPr="00A71AE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DC_7A_n71A</w:t>
            </w:r>
          </w:p>
          <w:p w:rsidR="00A71AE9" w:rsidRPr="00A71AE9" w:rsidRDefault="00A71AE9" w:rsidP="00A71AE9">
            <w:pPr>
              <w:rPr>
                <w:sz w:val="18"/>
                <w:szCs w:val="18"/>
              </w:rPr>
            </w:pPr>
            <w:r w:rsidRPr="00A71AE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DC_2A_n71A</w:t>
            </w:r>
          </w:p>
          <w:p w:rsidR="00A71AE9" w:rsidRPr="00A71AE9" w:rsidRDefault="00A71AE9" w:rsidP="00A71AE9">
            <w:pPr>
              <w:rPr>
                <w:sz w:val="18"/>
                <w:szCs w:val="18"/>
              </w:rPr>
            </w:pPr>
            <w:r w:rsidRPr="00A71AE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DC_2A_n66A</w:t>
            </w:r>
          </w:p>
          <w:p w:rsidR="00A71AE9" w:rsidRPr="00A71AE9" w:rsidRDefault="00A71AE9" w:rsidP="00A71AE9">
            <w:pPr>
              <w:rPr>
                <w:sz w:val="18"/>
                <w:szCs w:val="18"/>
              </w:rPr>
            </w:pPr>
            <w:r w:rsidRPr="00A71AE9">
              <w:rPr>
                <w:sz w:val="18"/>
                <w:szCs w:val="18"/>
              </w:rPr>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DC_66A_n66A</w:t>
            </w:r>
          </w:p>
          <w:p w:rsidR="00A71AE9" w:rsidRPr="00A71AE9" w:rsidRDefault="00A71AE9" w:rsidP="00A71AE9">
            <w:pPr>
              <w:rPr>
                <w:sz w:val="18"/>
                <w:szCs w:val="18"/>
              </w:rPr>
            </w:pPr>
            <w:r w:rsidRPr="00A71AE9">
              <w:rPr>
                <w:sz w:val="18"/>
                <w:szCs w:val="18"/>
              </w:rPr>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DC_2A_n66A</w:t>
            </w:r>
          </w:p>
          <w:p w:rsidR="00A71AE9" w:rsidRPr="00A71AE9" w:rsidRDefault="00A71AE9" w:rsidP="00A71AE9">
            <w:pPr>
              <w:rPr>
                <w:sz w:val="18"/>
                <w:szCs w:val="18"/>
              </w:rPr>
            </w:pPr>
            <w:r w:rsidRPr="00A71AE9">
              <w:rPr>
                <w:sz w:val="18"/>
                <w:szCs w:val="18"/>
              </w:rPr>
              <w:t>DC_7A_n66A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DC_2A_n66A</w:t>
            </w:r>
          </w:p>
          <w:p w:rsidR="00A71AE9" w:rsidRPr="00A71AE9" w:rsidRDefault="00A71AE9" w:rsidP="00A71AE9">
            <w:pPr>
              <w:rPr>
                <w:sz w:val="18"/>
                <w:szCs w:val="18"/>
              </w:rPr>
            </w:pPr>
            <w:r w:rsidRPr="00A71AE9">
              <w:rPr>
                <w:sz w:val="18"/>
                <w:szCs w:val="18"/>
              </w:rPr>
              <w:t>DC_66A_n66A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DC_2A_n66A</w:t>
            </w:r>
          </w:p>
          <w:p w:rsidR="00A71AE9" w:rsidRPr="00A71AE9" w:rsidRDefault="00A71AE9" w:rsidP="00A71AE9">
            <w:pPr>
              <w:rPr>
                <w:sz w:val="18"/>
                <w:szCs w:val="18"/>
              </w:rPr>
            </w:pPr>
            <w:r w:rsidRPr="00A71AE9">
              <w:rPr>
                <w:sz w:val="18"/>
                <w:szCs w:val="18"/>
              </w:rPr>
              <w:lastRenderedPageBreak/>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lastRenderedPageBreak/>
              <w:t>Paul Nebesny,</w:t>
            </w:r>
          </w:p>
          <w:p w:rsidR="00A71AE9" w:rsidRPr="00A71AE9" w:rsidRDefault="00A71AE9" w:rsidP="00A71AE9">
            <w:pPr>
              <w:rPr>
                <w:sz w:val="18"/>
                <w:szCs w:val="18"/>
              </w:rPr>
            </w:pPr>
            <w:r w:rsidRPr="00A71AE9">
              <w:rPr>
                <w:sz w:val="18"/>
                <w:szCs w:val="18"/>
              </w:rPr>
              <w:t xml:space="preserve">Rogers </w:t>
            </w:r>
            <w:r w:rsidRPr="00A71AE9">
              <w:rPr>
                <w:sz w:val="18"/>
                <w:szCs w:val="18"/>
              </w:rPr>
              <w:lastRenderedPageBreak/>
              <w:t>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lastRenderedPageBreak/>
              <w:t>DC_2A-71A_n78A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DC_2A_n78A</w:t>
            </w:r>
          </w:p>
          <w:p w:rsidR="00A71AE9" w:rsidRPr="00A71AE9" w:rsidRDefault="00A71AE9" w:rsidP="00A71AE9">
            <w:pPr>
              <w:rPr>
                <w:sz w:val="18"/>
                <w:szCs w:val="18"/>
              </w:rPr>
            </w:pPr>
            <w:r w:rsidRPr="00A71AE9">
              <w:rPr>
                <w:sz w:val="18"/>
                <w:szCs w:val="18"/>
              </w:rPr>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DC_66A_n78A</w:t>
            </w:r>
          </w:p>
          <w:p w:rsidR="00A71AE9" w:rsidRPr="00A71AE9" w:rsidRDefault="00A71AE9" w:rsidP="00A71AE9">
            <w:pPr>
              <w:rPr>
                <w:sz w:val="18"/>
                <w:szCs w:val="18"/>
              </w:rPr>
            </w:pPr>
            <w:r w:rsidRPr="00A71AE9">
              <w:rPr>
                <w:sz w:val="18"/>
                <w:szCs w:val="18"/>
              </w:rPr>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A71AE9" w:rsidRPr="00280A75"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DC_2A-2A-66A_n78A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DC_2A_n78A</w:t>
            </w:r>
          </w:p>
          <w:p w:rsidR="00A71AE9" w:rsidRPr="00A71AE9" w:rsidRDefault="00A71AE9" w:rsidP="00A71AE9">
            <w:pPr>
              <w:rPr>
                <w:sz w:val="18"/>
                <w:szCs w:val="18"/>
              </w:rPr>
            </w:pPr>
            <w:r w:rsidRPr="00A71AE9">
              <w:rPr>
                <w:sz w:val="18"/>
                <w:szCs w:val="18"/>
              </w:rPr>
              <w:t>DC_66A_n78A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38.101-3: R4-1915641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Completed</w:t>
            </w:r>
          </w:p>
        </w:tc>
      </w:tr>
      <w:tr w:rsidR="00A71AE9" w:rsidRPr="00DC5520" w:rsidTr="00A71AE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DC_2A-2A-71A_n78A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DC_2A_n78A</w:t>
            </w:r>
          </w:p>
          <w:p w:rsidR="00A71AE9" w:rsidRPr="00A71AE9" w:rsidRDefault="00A71AE9" w:rsidP="00A71AE9">
            <w:pPr>
              <w:rPr>
                <w:sz w:val="18"/>
                <w:szCs w:val="18"/>
              </w:rPr>
            </w:pPr>
            <w:r w:rsidRPr="00A71AE9">
              <w:rPr>
                <w:sz w:val="18"/>
                <w:szCs w:val="18"/>
              </w:rPr>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Paul Nebesny,</w:t>
            </w:r>
          </w:p>
          <w:p w:rsidR="00A71AE9" w:rsidRPr="00A71AE9" w:rsidRDefault="00A71AE9" w:rsidP="00A71AE9">
            <w:pPr>
              <w:rPr>
                <w:sz w:val="18"/>
                <w:szCs w:val="18"/>
              </w:rPr>
            </w:pPr>
            <w:r w:rsidRPr="00A71AE9">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r w:rsidRPr="00A71AE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71AE9" w:rsidRPr="00A71AE9" w:rsidRDefault="00A71AE9" w:rsidP="00A71AE9">
            <w:pPr>
              <w:rPr>
                <w:sz w:val="18"/>
                <w:szCs w:val="18"/>
              </w:rPr>
            </w:pPr>
          </w:p>
        </w:tc>
      </w:tr>
      <w:tr w:rsidR="00554FEC" w:rsidRPr="001C2501" w:rsidTr="00554FE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DC_3C-7A_n1A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D47B45" w:rsidP="00554FEC">
            <w:pPr>
              <w:rPr>
                <w:sz w:val="18"/>
                <w:szCs w:val="18"/>
              </w:rPr>
            </w:pPr>
            <w:hyperlink r:id="rId7" w:history="1">
              <w:r w:rsidR="00554FEC" w:rsidRPr="00554FEC">
                <w:rPr>
                  <w:rStyle w:val="af"/>
                  <w:sz w:val="18"/>
                  <w:szCs w:val="18"/>
                </w:rPr>
                <w:t>Karim.chabrak@telekom.de</w:t>
              </w:r>
            </w:hyperlink>
          </w:p>
          <w:p w:rsidR="00554FEC" w:rsidRPr="00554FEC" w:rsidRDefault="00554FEC" w:rsidP="00554FEC">
            <w:pPr>
              <w:rPr>
                <w:sz w:val="18"/>
                <w:szCs w:val="18"/>
              </w:rPr>
            </w:pP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Completed</w:t>
            </w:r>
          </w:p>
        </w:tc>
      </w:tr>
      <w:tr w:rsidR="00554FEC" w:rsidRPr="001C2501" w:rsidTr="00554FE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DC_3C-20A_n1A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D47B45" w:rsidP="00554FEC">
            <w:pPr>
              <w:rPr>
                <w:sz w:val="18"/>
                <w:szCs w:val="18"/>
              </w:rPr>
            </w:pPr>
            <w:hyperlink r:id="rId8" w:history="1">
              <w:r w:rsidR="00554FEC" w:rsidRPr="00554FEC">
                <w:rPr>
                  <w:rStyle w:val="af"/>
                  <w:sz w:val="18"/>
                  <w:szCs w:val="18"/>
                </w:rPr>
                <w:t>Karim.chabrak@telekom.de</w:t>
              </w:r>
            </w:hyperlink>
          </w:p>
          <w:p w:rsidR="00554FEC" w:rsidRPr="00554FEC" w:rsidRDefault="00554FEC" w:rsidP="00554FEC">
            <w:pPr>
              <w:rPr>
                <w:sz w:val="18"/>
                <w:szCs w:val="18"/>
              </w:rPr>
            </w:pP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Completed</w:t>
            </w:r>
          </w:p>
        </w:tc>
      </w:tr>
      <w:tr w:rsidR="00554FEC" w:rsidRPr="001C2501" w:rsidTr="00554FEC">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DC_7A-20A_n1A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r w:rsidRPr="00554FEC">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D47B45" w:rsidP="00554FEC">
            <w:pPr>
              <w:rPr>
                <w:sz w:val="18"/>
                <w:szCs w:val="18"/>
              </w:rPr>
            </w:pPr>
            <w:hyperlink r:id="rId9" w:history="1">
              <w:r w:rsidR="00554FEC" w:rsidRPr="00554FEC">
                <w:rPr>
                  <w:rStyle w:val="af"/>
                  <w:sz w:val="18"/>
                  <w:szCs w:val="18"/>
                </w:rPr>
                <w:t>Karim.chabrak@telekom.de</w:t>
              </w:r>
            </w:hyperlink>
          </w:p>
          <w:p w:rsidR="00554FEC" w:rsidRPr="00554FEC" w:rsidRDefault="00554FEC" w:rsidP="00554FEC">
            <w:pPr>
              <w:rPr>
                <w:sz w:val="18"/>
                <w:szCs w:val="18"/>
              </w:rPr>
            </w:pP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554FEC" w:rsidRPr="00554FEC" w:rsidRDefault="00554FEC" w:rsidP="00554FEC">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554FEC" w:rsidRPr="00A71AE9" w:rsidRDefault="00554FEC" w:rsidP="00554FEC">
            <w:pPr>
              <w:rPr>
                <w:sz w:val="18"/>
                <w:szCs w:val="18"/>
              </w:rPr>
            </w:pPr>
            <w:r w:rsidRPr="00A71AE9">
              <w:rPr>
                <w:sz w:val="18"/>
                <w:szCs w:val="18"/>
              </w:rPr>
              <w:t>Completed</w:t>
            </w:r>
          </w:p>
        </w:tc>
      </w:tr>
    </w:tbl>
    <w:p w:rsidR="008468C4" w:rsidRDefault="008468C4" w:rsidP="008468C4">
      <w:pPr>
        <w:rPr>
          <w:rFonts w:eastAsia="Yu Mincho"/>
          <w:lang w:eastAsia="ja-JP"/>
        </w:rPr>
      </w:pPr>
    </w:p>
    <w:p w:rsidR="00CC23D5" w:rsidRPr="00D978BE" w:rsidRDefault="00CC23D5" w:rsidP="00CC23D5">
      <w:pPr>
        <w:rPr>
          <w:rFonts w:eastAsia="Yu Mincho"/>
          <w:lang w:eastAsia="ja-JP"/>
        </w:rPr>
      </w:pPr>
      <w:r>
        <w:rPr>
          <w:rFonts w:hint="eastAsia"/>
        </w:rPr>
        <w:t>Note that the combinations completed in RAN#8</w:t>
      </w:r>
      <w:r>
        <w:t>5</w:t>
      </w:r>
      <w:r>
        <w:rPr>
          <w:rFonts w:hint="eastAsia"/>
        </w:rPr>
        <w:t xml:space="preserve"> are captured in RP-19</w:t>
      </w:r>
      <w:r>
        <w:t>2086.</w:t>
      </w:r>
    </w:p>
    <w:p w:rsidR="00CC23D5" w:rsidRPr="00CC23D5" w:rsidRDefault="00CC23D5" w:rsidP="008468C4">
      <w:pPr>
        <w:rPr>
          <w:rFonts w:eastAsia="Yu Mincho"/>
          <w:lang w:eastAsia="ja-JP"/>
        </w:rPr>
      </w:pPr>
    </w:p>
    <w:p w:rsidR="00701410" w:rsidRDefault="00701410" w:rsidP="00701410">
      <w:pPr>
        <w:pStyle w:val="4"/>
        <w:rPr>
          <w:lang w:eastAsia="ja-JP"/>
        </w:rPr>
      </w:pPr>
      <w:r>
        <w:rPr>
          <w:lang w:eastAsia="ja-JP"/>
        </w:rPr>
        <w:lastRenderedPageBreak/>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C32" w:rsidRDefault="004C1C32">
      <w:r>
        <w:separator/>
      </w:r>
    </w:p>
  </w:endnote>
  <w:endnote w:type="continuationSeparator" w:id="0">
    <w:p w:rsidR="004C1C32" w:rsidRDefault="004C1C3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329" w:rsidRDefault="00D47B45">
    <w:pPr>
      <w:pStyle w:val="ad"/>
    </w:pPr>
    <w:r>
      <w:rPr>
        <w:rStyle w:val="ae"/>
      </w:rPr>
      <w:fldChar w:fldCharType="begin"/>
    </w:r>
    <w:r w:rsidR="00366329">
      <w:rPr>
        <w:rStyle w:val="ae"/>
      </w:rPr>
      <w:instrText xml:space="preserve"> PAGE </w:instrText>
    </w:r>
    <w:r>
      <w:rPr>
        <w:rStyle w:val="ae"/>
      </w:rPr>
      <w:fldChar w:fldCharType="separate"/>
    </w:r>
    <w:r w:rsidR="00CF666C">
      <w:rPr>
        <w:rStyle w:val="ae"/>
      </w:rPr>
      <w:t>1</w:t>
    </w:r>
    <w:r>
      <w:rPr>
        <w:rStyle w:val="ae"/>
      </w:rPr>
      <w:fldChar w:fldCharType="end"/>
    </w:r>
    <w:r w:rsidR="00366329">
      <w:rPr>
        <w:rStyle w:val="ae"/>
      </w:rPr>
      <w:t xml:space="preserve"> / </w:t>
    </w:r>
    <w:r>
      <w:rPr>
        <w:rStyle w:val="ae"/>
      </w:rPr>
      <w:fldChar w:fldCharType="begin"/>
    </w:r>
    <w:r w:rsidR="00366329">
      <w:rPr>
        <w:rStyle w:val="ae"/>
      </w:rPr>
      <w:instrText xml:space="preserve"> NUMPAGES </w:instrText>
    </w:r>
    <w:r>
      <w:rPr>
        <w:rStyle w:val="ae"/>
      </w:rPr>
      <w:fldChar w:fldCharType="separate"/>
    </w:r>
    <w:r w:rsidR="00CF666C">
      <w:rPr>
        <w:rStyle w:val="ae"/>
      </w:rPr>
      <w:t>54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C32" w:rsidRDefault="004C1C32">
      <w:r>
        <w:separator/>
      </w:r>
    </w:p>
  </w:footnote>
  <w:footnote w:type="continuationSeparator" w:id="0">
    <w:p w:rsidR="004C1C32" w:rsidRDefault="004C1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65F1"/>
    <w:rsid w:val="0036248C"/>
    <w:rsid w:val="00366329"/>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0A77"/>
    <w:rsid w:val="004531C9"/>
    <w:rsid w:val="00457D91"/>
    <w:rsid w:val="00460C31"/>
    <w:rsid w:val="00464E5B"/>
    <w:rsid w:val="0047055A"/>
    <w:rsid w:val="00474450"/>
    <w:rsid w:val="004873E6"/>
    <w:rsid w:val="004B15B8"/>
    <w:rsid w:val="004B566C"/>
    <w:rsid w:val="004B7B48"/>
    <w:rsid w:val="004C1C32"/>
    <w:rsid w:val="004D4AB1"/>
    <w:rsid w:val="004F218A"/>
    <w:rsid w:val="0050334E"/>
    <w:rsid w:val="00505387"/>
    <w:rsid w:val="00512DF7"/>
    <w:rsid w:val="005141E7"/>
    <w:rsid w:val="00517E63"/>
    <w:rsid w:val="00526B0D"/>
    <w:rsid w:val="005403DC"/>
    <w:rsid w:val="0055346F"/>
    <w:rsid w:val="00554FEC"/>
    <w:rsid w:val="005579FF"/>
    <w:rsid w:val="005776DD"/>
    <w:rsid w:val="00582117"/>
    <w:rsid w:val="0058478F"/>
    <w:rsid w:val="00593315"/>
    <w:rsid w:val="005A170D"/>
    <w:rsid w:val="005A38AC"/>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2AD7"/>
    <w:rsid w:val="007A3A5A"/>
    <w:rsid w:val="007A4370"/>
    <w:rsid w:val="007E1D15"/>
    <w:rsid w:val="007E1DEA"/>
    <w:rsid w:val="007E2202"/>
    <w:rsid w:val="008145EA"/>
    <w:rsid w:val="00815869"/>
    <w:rsid w:val="00816B81"/>
    <w:rsid w:val="00823B90"/>
    <w:rsid w:val="0083266E"/>
    <w:rsid w:val="00843C3A"/>
    <w:rsid w:val="008468C4"/>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D75"/>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1AE9"/>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27A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23D5"/>
    <w:rsid w:val="00CF5E71"/>
    <w:rsid w:val="00CF666C"/>
    <w:rsid w:val="00CF7FAC"/>
    <w:rsid w:val="00D160C1"/>
    <w:rsid w:val="00D17794"/>
    <w:rsid w:val="00D22398"/>
    <w:rsid w:val="00D35E6C"/>
    <w:rsid w:val="00D436CF"/>
    <w:rsid w:val="00D45B2F"/>
    <w:rsid w:val="00D46E88"/>
    <w:rsid w:val="00D47B45"/>
    <w:rsid w:val="00D60BD6"/>
    <w:rsid w:val="00D613A9"/>
    <w:rsid w:val="00D70D86"/>
    <w:rsid w:val="00D76BA4"/>
    <w:rsid w:val="00D8021D"/>
    <w:rsid w:val="00D82D10"/>
    <w:rsid w:val="00D86784"/>
    <w:rsid w:val="00D920E6"/>
    <w:rsid w:val="00DD2797"/>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310F"/>
    <w:rsid w:val="00F24DDD"/>
    <w:rsid w:val="00F2770B"/>
    <w:rsid w:val="00F52B5D"/>
    <w:rsid w:val="00F549A3"/>
    <w:rsid w:val="00F55CBF"/>
    <w:rsid w:val="00F72B10"/>
    <w:rsid w:val="00F76451"/>
    <w:rsid w:val="00F77359"/>
    <w:rsid w:val="00F86A73"/>
    <w:rsid w:val="00FA58DA"/>
    <w:rsid w:val="00FA63A5"/>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
    <w:next w:val="a2"/>
    <w:link w:val="1Char"/>
    <w:uiPriority w:val="9"/>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2"/>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2"/>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2"/>
    <w:qFormat/>
    <w:rsid w:val="002C0B82"/>
    <w:pPr>
      <w:ind w:left="1418" w:hanging="1418"/>
      <w:outlineLvl w:val="3"/>
    </w:pPr>
    <w:rPr>
      <w:sz w:val="24"/>
    </w:rPr>
  </w:style>
  <w:style w:type="paragraph" w:styleId="5">
    <w:name w:val="heading 5"/>
    <w:aliases w:val="H5"/>
    <w:basedOn w:val="4"/>
    <w:next w:val="a2"/>
    <w:qFormat/>
    <w:rsid w:val="002C0B82"/>
    <w:pPr>
      <w:ind w:left="1701" w:hanging="1701"/>
      <w:outlineLvl w:val="4"/>
    </w:pPr>
    <w:rPr>
      <w:sz w:val="22"/>
    </w:rPr>
  </w:style>
  <w:style w:type="paragraph" w:styleId="6">
    <w:name w:val="heading 6"/>
    <w:basedOn w:val="H6"/>
    <w:next w:val="a2"/>
    <w:link w:val="6Char"/>
    <w:qFormat/>
    <w:rsid w:val="002C0B82"/>
    <w:pPr>
      <w:outlineLvl w:val="5"/>
    </w:pPr>
  </w:style>
  <w:style w:type="paragraph" w:styleId="7">
    <w:name w:val="heading 7"/>
    <w:basedOn w:val="H6"/>
    <w:next w:val="a2"/>
    <w:link w:val="7Char"/>
    <w:qFormat/>
    <w:rsid w:val="002C0B82"/>
    <w:pPr>
      <w:outlineLvl w:val="6"/>
    </w:pPr>
  </w:style>
  <w:style w:type="paragraph" w:styleId="8">
    <w:name w:val="heading 8"/>
    <w:aliases w:val="Table Heading"/>
    <w:basedOn w:val="1"/>
    <w:next w:val="a2"/>
    <w:qFormat/>
    <w:rsid w:val="002C0B82"/>
    <w:pPr>
      <w:ind w:left="0" w:firstLine="0"/>
      <w:outlineLvl w:val="7"/>
    </w:pPr>
  </w:style>
  <w:style w:type="paragraph" w:styleId="9">
    <w:name w:val="heading 9"/>
    <w:aliases w:val="Figure Heading,FH"/>
    <w:basedOn w:val="8"/>
    <w:next w:val="a2"/>
    <w:qFormat/>
    <w:rsid w:val="002C0B8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rsid w:val="002C0B82"/>
    <w:pPr>
      <w:spacing w:after="0"/>
    </w:pPr>
  </w:style>
  <w:style w:type="table" w:styleId="a6">
    <w:name w:val="Table Grid"/>
    <w:basedOn w:val="a4"/>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2"/>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2"/>
    <w:rsid w:val="002C0B82"/>
    <w:pPr>
      <w:outlineLvl w:val="9"/>
    </w:pPr>
  </w:style>
  <w:style w:type="paragraph" w:styleId="22">
    <w:name w:val="List Number 2"/>
    <w:basedOn w:val="a7"/>
    <w:rsid w:val="002C0B82"/>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basedOn w:val="a3"/>
    <w:semiHidden/>
    <w:rsid w:val="002C0B8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2C0B82"/>
    <w:pPr>
      <w:keepLines/>
      <w:spacing w:after="0"/>
      <w:ind w:left="454" w:hanging="454"/>
    </w:pPr>
    <w:rPr>
      <w:sz w:val="16"/>
    </w:rPr>
  </w:style>
  <w:style w:type="paragraph" w:customStyle="1" w:styleId="TAH">
    <w:name w:val="TAH"/>
    <w:basedOn w:val="TAC"/>
    <w:link w:val="TAHCar"/>
    <w:uiPriority w:val="99"/>
    <w:qFormat/>
    <w:rsid w:val="002C0B82"/>
    <w:rPr>
      <w:b/>
    </w:rPr>
  </w:style>
  <w:style w:type="paragraph" w:customStyle="1" w:styleId="TAC">
    <w:name w:val="TAC"/>
    <w:basedOn w:val="TAL"/>
    <w:link w:val="TACChar"/>
    <w:qFormat/>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2"/>
    <w:rsid w:val="002C0B82"/>
    <w:pPr>
      <w:keepLines/>
      <w:ind w:left="1135" w:hanging="851"/>
    </w:pPr>
  </w:style>
  <w:style w:type="paragraph" w:styleId="90">
    <w:name w:val="toc 9"/>
    <w:basedOn w:val="80"/>
    <w:rsid w:val="002C0B82"/>
    <w:pPr>
      <w:ind w:left="1418" w:hanging="1418"/>
    </w:pPr>
  </w:style>
  <w:style w:type="paragraph" w:customStyle="1" w:styleId="EX">
    <w:name w:val="EX"/>
    <w:basedOn w:val="a2"/>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2"/>
    <w:rsid w:val="002C0B82"/>
    <w:pPr>
      <w:ind w:left="1985" w:hanging="1985"/>
    </w:pPr>
  </w:style>
  <w:style w:type="paragraph" w:styleId="70">
    <w:name w:val="toc 7"/>
    <w:basedOn w:val="60"/>
    <w:next w:val="a2"/>
    <w:rsid w:val="002C0B82"/>
    <w:pPr>
      <w:ind w:left="2268" w:hanging="2268"/>
    </w:pPr>
  </w:style>
  <w:style w:type="paragraph" w:styleId="23">
    <w:name w:val="List Bullet 2"/>
    <w:aliases w:val="lb2"/>
    <w:basedOn w:val="ab"/>
    <w:rsid w:val="002C0B82"/>
    <w:pPr>
      <w:ind w:left="851"/>
    </w:pPr>
  </w:style>
  <w:style w:type="paragraph" w:styleId="31">
    <w:name w:val="List Bullet 3"/>
    <w:basedOn w:val="23"/>
    <w:rsid w:val="002C0B82"/>
    <w:pPr>
      <w:ind w:left="1135"/>
    </w:pPr>
  </w:style>
  <w:style w:type="paragraph" w:styleId="a7">
    <w:name w:val="List Number"/>
    <w:basedOn w:val="ac"/>
    <w:rsid w:val="002C0B82"/>
  </w:style>
  <w:style w:type="paragraph" w:customStyle="1" w:styleId="EQ">
    <w:name w:val="EQ"/>
    <w:basedOn w:val="a2"/>
    <w:next w:val="a2"/>
    <w:rsid w:val="002C0B82"/>
    <w:pPr>
      <w:keepLines/>
      <w:tabs>
        <w:tab w:val="center" w:pos="4536"/>
        <w:tab w:val="right" w:pos="9072"/>
      </w:tabs>
    </w:pPr>
    <w:rPr>
      <w:noProof/>
    </w:rPr>
  </w:style>
  <w:style w:type="paragraph" w:customStyle="1" w:styleId="TH">
    <w:name w:val="TH"/>
    <w:basedOn w:val="a2"/>
    <w:link w:val="THChar"/>
    <w:qFormat/>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2"/>
    <w:link w:val="H6Char"/>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2"/>
    <w:link w:val="TALCar"/>
    <w:qFormat/>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c"/>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c">
    <w:name w:val="List"/>
    <w:basedOn w:val="a2"/>
    <w:rsid w:val="002C0B82"/>
    <w:pPr>
      <w:ind w:left="568" w:hanging="284"/>
    </w:pPr>
  </w:style>
  <w:style w:type="paragraph" w:styleId="ab">
    <w:name w:val="List Bullet"/>
    <w:basedOn w:val="ac"/>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c"/>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d">
    <w:name w:val="footer"/>
    <w:basedOn w:val="a8"/>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3"/>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2"/>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1"/>
    <w:rsid w:val="001D2C1A"/>
    <w:rPr>
      <w:rFonts w:eastAsia="MS Gothic"/>
      <w:sz w:val="24"/>
      <w:lang w:val="en-GB"/>
    </w:rPr>
  </w:style>
  <w:style w:type="paragraph" w:styleId="af2">
    <w:name w:val="Body Text Indent"/>
    <w:basedOn w:val="a2"/>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2"/>
    <w:rsid w:val="001D2C1A"/>
    <w:rPr>
      <w:rFonts w:eastAsia="MS Gothic"/>
      <w:sz w:val="24"/>
      <w:lang w:val="en-GB"/>
    </w:rPr>
  </w:style>
  <w:style w:type="paragraph" w:styleId="af3">
    <w:name w:val="Document Map"/>
    <w:basedOn w:val="a2"/>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3"/>
    <w:rsid w:val="001D2C1A"/>
    <w:rPr>
      <w:rFonts w:ascii="Tahoma" w:eastAsia="MS Gothic" w:hAnsi="Tahoma"/>
      <w:sz w:val="24"/>
      <w:shd w:val="clear" w:color="auto" w:fill="000080"/>
      <w:lang w:val="en-GB"/>
    </w:rPr>
  </w:style>
  <w:style w:type="paragraph" w:styleId="af4">
    <w:name w:val="Plain Text"/>
    <w:basedOn w:val="a2"/>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4"/>
    <w:rsid w:val="001D2C1A"/>
    <w:rPr>
      <w:rFonts w:ascii="Courier New" w:eastAsia="MS Gothic" w:hAnsi="Courier New"/>
      <w:sz w:val="24"/>
      <w:lang w:val="en-GB"/>
    </w:rPr>
  </w:style>
  <w:style w:type="paragraph" w:customStyle="1" w:styleId="lptext">
    <w:name w:val="lˆptext"/>
    <w:basedOn w:val="a2"/>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5">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5"/>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2"/>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rsid w:val="001D2C1A"/>
    <w:pPr>
      <w:overflowPunct/>
      <w:autoSpaceDE/>
      <w:autoSpaceDN/>
      <w:adjustRightInd/>
      <w:spacing w:after="220"/>
      <w:textAlignment w:val="auto"/>
    </w:pPr>
    <w:rPr>
      <w:rFonts w:ascii="Arial" w:eastAsia="MS Gothic" w:hAnsi="Arial"/>
      <w:b/>
      <w:sz w:val="22"/>
      <w:lang w:eastAsia="ja-JP"/>
    </w:rPr>
  </w:style>
  <w:style w:type="paragraph" w:styleId="af6">
    <w:name w:val="Title"/>
    <w:basedOn w:val="a2"/>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6"/>
    <w:rsid w:val="001D2C1A"/>
    <w:rPr>
      <w:rFonts w:ascii="Arial" w:eastAsia="MS Gothic" w:hAnsi="Arial"/>
      <w:b/>
      <w:sz w:val="24"/>
      <w:lang w:val="en-GB"/>
    </w:rPr>
  </w:style>
  <w:style w:type="paragraph" w:styleId="af7">
    <w:name w:val="table of figures"/>
    <w:basedOn w:val="10"/>
    <w:next w:val="a2"/>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2"/>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2"/>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rsid w:val="001D2C1A"/>
    <w:pPr>
      <w:keepNext/>
      <w:keepLines/>
      <w:overflowPunct/>
      <w:autoSpaceDE/>
      <w:autoSpaceDN/>
      <w:adjustRightInd/>
      <w:textAlignment w:val="auto"/>
    </w:pPr>
    <w:rPr>
      <w:rFonts w:eastAsia="MS Gothic"/>
      <w:b/>
      <w:sz w:val="24"/>
      <w:lang w:eastAsia="ja-JP"/>
    </w:rPr>
  </w:style>
  <w:style w:type="character" w:styleId="af8">
    <w:name w:val="annotation reference"/>
    <w:rsid w:val="001D2C1A"/>
    <w:rPr>
      <w:rFonts w:eastAsia="Times New Roman"/>
      <w:noProof w:val="0"/>
      <w:kern w:val="2"/>
      <w:sz w:val="16"/>
      <w:lang w:val="en-GB"/>
    </w:rPr>
  </w:style>
  <w:style w:type="paragraph" w:styleId="af9">
    <w:name w:val="Balloon Text"/>
    <w:basedOn w:val="a2"/>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9"/>
    <w:rsid w:val="001D2C1A"/>
    <w:rPr>
      <w:rFonts w:ascii="Arial" w:eastAsia="MS Gothic" w:hAnsi="Arial"/>
      <w:sz w:val="18"/>
      <w:lang w:val="en-GB"/>
    </w:rPr>
  </w:style>
  <w:style w:type="paragraph" w:customStyle="1" w:styleId="Reference">
    <w:name w:val="Reference"/>
    <w:basedOn w:val="a2"/>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a">
    <w:name w:val="annotation text"/>
    <w:basedOn w:val="a2"/>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a"/>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c">
    <w:name w:val="annotation subject"/>
    <w:basedOn w:val="afa"/>
    <w:next w:val="afa"/>
    <w:link w:val="Char9"/>
    <w:rsid w:val="001D2C1A"/>
    <w:rPr>
      <w:b/>
      <w:sz w:val="24"/>
    </w:rPr>
  </w:style>
  <w:style w:type="character" w:customStyle="1" w:styleId="Char9">
    <w:name w:val="批注主题 Char"/>
    <w:link w:val="afc"/>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d">
    <w:name w:val="Normal (Web)"/>
    <w:basedOn w:val="a2"/>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8"/>
    <w:uiPriority w:val="99"/>
    <w:locked/>
    <w:rsid w:val="001D2C1A"/>
    <w:rPr>
      <w:rFonts w:ascii="Arial" w:eastAsia="Times New Roman" w:hAnsi="Arial"/>
      <w:b/>
      <w:noProof/>
      <w:sz w:val="18"/>
      <w:lang w:val="en-GB" w:eastAsia="en-GB"/>
    </w:rPr>
  </w:style>
  <w:style w:type="paragraph" w:styleId="afe">
    <w:name w:val="Revision"/>
    <w:hidden/>
    <w:uiPriority w:val="99"/>
    <w:semiHidden/>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
    <w:name w:val="List Paragraph"/>
    <w:aliases w:val="- Bullets,목록 단락,リスト段落,?? ??,?????,????,Lista1,列出段落1,中等深浅网格 1 - 着色 21,列表段落"/>
    <w:basedOn w:val="a2"/>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リスト段落 Char,?? ?? Char,????? Char,???? Char,Lista1 Char,列出段落1 Char,中等深浅网格 1 - 着色 21 Char,列表段落 Char"/>
    <w:link w:val="aff"/>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2"/>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2"/>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d"/>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2"/>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3"/>
    <w:link w:val="6"/>
    <w:rsid w:val="003A4B47"/>
    <w:rPr>
      <w:rFonts w:ascii="Arial" w:eastAsia="Times New Roman" w:hAnsi="Arial"/>
      <w:lang w:val="en-GB" w:eastAsia="en-GB"/>
    </w:rPr>
  </w:style>
  <w:style w:type="character" w:styleId="aff0">
    <w:name w:val="Emphasis"/>
    <w:basedOn w:val="a3"/>
    <w:qFormat/>
    <w:rsid w:val="00A86AB5"/>
    <w:rPr>
      <w:i/>
      <w:iCs/>
    </w:rPr>
  </w:style>
  <w:style w:type="paragraph" w:customStyle="1" w:styleId="Heading">
    <w:name w:val="Heading"/>
    <w:basedOn w:val="a2"/>
    <w:rsid w:val="00366329"/>
    <w:pPr>
      <w:widowControl w:val="0"/>
      <w:spacing w:after="120" w:line="240" w:lineRule="atLeast"/>
      <w:ind w:left="1260" w:hanging="551"/>
    </w:pPr>
    <w:rPr>
      <w:rFonts w:ascii="Arial" w:eastAsia="宋体" w:hAnsi="Arial"/>
      <w:b/>
      <w:sz w:val="22"/>
    </w:rPr>
  </w:style>
  <w:style w:type="paragraph" w:customStyle="1" w:styleId="HE">
    <w:name w:val="HE"/>
    <w:basedOn w:val="a2"/>
    <w:rsid w:val="00366329"/>
    <w:rPr>
      <w:rFonts w:ascii="Arial" w:eastAsia="宋体" w:hAnsi="Arial"/>
      <w:b/>
    </w:rPr>
  </w:style>
  <w:style w:type="paragraph" w:styleId="aff1">
    <w:name w:val="endnote text"/>
    <w:basedOn w:val="a2"/>
    <w:link w:val="Charb"/>
    <w:semiHidden/>
    <w:rsid w:val="00366329"/>
    <w:rPr>
      <w:rFonts w:eastAsia="宋体"/>
    </w:rPr>
  </w:style>
  <w:style w:type="character" w:customStyle="1" w:styleId="Charb">
    <w:name w:val="尾注文本 Char"/>
    <w:basedOn w:val="a3"/>
    <w:link w:val="aff1"/>
    <w:semiHidden/>
    <w:rsid w:val="00366329"/>
    <w:rPr>
      <w:rFonts w:eastAsia="宋体"/>
      <w:lang w:val="en-GB" w:eastAsia="en-GB"/>
    </w:rPr>
  </w:style>
  <w:style w:type="character" w:styleId="aff2">
    <w:name w:val="endnote reference"/>
    <w:semiHidden/>
    <w:rsid w:val="00366329"/>
    <w:rPr>
      <w:vertAlign w:val="superscript"/>
    </w:rPr>
  </w:style>
  <w:style w:type="paragraph" w:customStyle="1" w:styleId="tah0">
    <w:name w:val="tah"/>
    <w:basedOn w:val="a2"/>
    <w:rsid w:val="00366329"/>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2"/>
    <w:rsid w:val="00366329"/>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2">
    <w:name w:val="无列表1"/>
    <w:next w:val="a5"/>
    <w:uiPriority w:val="99"/>
    <w:semiHidden/>
    <w:unhideWhenUsed/>
    <w:rsid w:val="00366329"/>
  </w:style>
  <w:style w:type="paragraph" w:customStyle="1" w:styleId="font5">
    <w:name w:val="font5"/>
    <w:basedOn w:val="a2"/>
    <w:rsid w:val="00366329"/>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xl65">
    <w:name w:val="xl65"/>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66">
    <w:name w:val="xl66"/>
    <w:basedOn w:val="a2"/>
    <w:rsid w:val="00366329"/>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7">
    <w:name w:val="xl67"/>
    <w:basedOn w:val="a2"/>
    <w:rsid w:val="00366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8">
    <w:name w:val="xl68"/>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9">
    <w:name w:val="xl69"/>
    <w:basedOn w:val="a2"/>
    <w:rsid w:val="00366329"/>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0">
    <w:name w:val="xl70"/>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6"/>
      <w:szCs w:val="16"/>
      <w:lang w:val="en-US" w:eastAsia="zh-CN"/>
    </w:rPr>
  </w:style>
  <w:style w:type="paragraph" w:customStyle="1" w:styleId="xl71">
    <w:name w:val="xl71"/>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2">
    <w:name w:val="xl72"/>
    <w:basedOn w:val="a2"/>
    <w:rsid w:val="00366329"/>
    <w:pPr>
      <w:pBdr>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3">
    <w:name w:val="xl73"/>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top"/>
    </w:pPr>
    <w:rPr>
      <w:rFonts w:ascii="宋体" w:eastAsia="宋体" w:hAnsi="宋体" w:cs="宋体"/>
      <w:sz w:val="24"/>
      <w:szCs w:val="24"/>
      <w:lang w:val="en-US" w:eastAsia="zh-CN"/>
    </w:rPr>
  </w:style>
  <w:style w:type="paragraph" w:customStyle="1" w:styleId="xl74">
    <w:name w:val="xl74"/>
    <w:basedOn w:val="a2"/>
    <w:rsid w:val="003663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75">
    <w:name w:val="xl75"/>
    <w:basedOn w:val="a2"/>
    <w:rsid w:val="00366329"/>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6">
    <w:name w:val="xl76"/>
    <w:basedOn w:val="a2"/>
    <w:rsid w:val="00366329"/>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7">
    <w:name w:val="xl77"/>
    <w:basedOn w:val="a2"/>
    <w:rsid w:val="00366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8">
    <w:name w:val="xl78"/>
    <w:basedOn w:val="a2"/>
    <w:rsid w:val="00366329"/>
    <w:pPr>
      <w:pBdr>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9">
    <w:name w:val="xl79"/>
    <w:basedOn w:val="a2"/>
    <w:rsid w:val="003663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0">
    <w:name w:val="xl80"/>
    <w:basedOn w:val="a2"/>
    <w:rsid w:val="00366329"/>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1">
    <w:name w:val="xl81"/>
    <w:basedOn w:val="a2"/>
    <w:rsid w:val="00366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2">
    <w:name w:val="xl82"/>
    <w:basedOn w:val="a2"/>
    <w:rsid w:val="00366329"/>
    <w:pPr>
      <w:pBdr>
        <w:top w:val="single" w:sz="8" w:space="0" w:color="auto"/>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3">
    <w:name w:val="xl83"/>
    <w:basedOn w:val="a2"/>
    <w:rsid w:val="00366329"/>
    <w:pPr>
      <w:pBdr>
        <w:left w:val="single" w:sz="8" w:space="0" w:color="auto"/>
        <w:bottom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4">
    <w:name w:val="xl84"/>
    <w:basedOn w:val="a2"/>
    <w:rsid w:val="00366329"/>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5">
    <w:name w:val="xl85"/>
    <w:basedOn w:val="a2"/>
    <w:rsid w:val="00366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6">
    <w:name w:val="xl86"/>
    <w:basedOn w:val="a2"/>
    <w:rsid w:val="00366329"/>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7">
    <w:name w:val="xl87"/>
    <w:basedOn w:val="a2"/>
    <w:rsid w:val="00366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8">
    <w:name w:val="xl88"/>
    <w:basedOn w:val="a2"/>
    <w:rsid w:val="00366329"/>
    <w:pPr>
      <w:pBdr>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9">
    <w:name w:val="xl89"/>
    <w:basedOn w:val="a2"/>
    <w:rsid w:val="003663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90">
    <w:name w:val="xl90"/>
    <w:basedOn w:val="a2"/>
    <w:rsid w:val="003663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91">
    <w:name w:val="xl91"/>
    <w:basedOn w:val="a2"/>
    <w:rsid w:val="00366329"/>
    <w:pPr>
      <w:pBdr>
        <w:top w:val="single" w:sz="8" w:space="0" w:color="auto"/>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2">
    <w:name w:val="xl92"/>
    <w:basedOn w:val="a2"/>
    <w:rsid w:val="00366329"/>
    <w:pPr>
      <w:pBdr>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3">
    <w:name w:val="xl93"/>
    <w:basedOn w:val="a2"/>
    <w:rsid w:val="00366329"/>
    <w:pPr>
      <w:pBdr>
        <w:left w:val="single" w:sz="8" w:space="0" w:color="auto"/>
        <w:bottom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4">
    <w:name w:val="xl94"/>
    <w:basedOn w:val="a2"/>
    <w:rsid w:val="00366329"/>
    <w:pPr>
      <w:pBdr>
        <w:top w:val="single" w:sz="8" w:space="0" w:color="auto"/>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5">
    <w:name w:val="xl95"/>
    <w:basedOn w:val="a2"/>
    <w:rsid w:val="00366329"/>
    <w:pPr>
      <w:pBdr>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6">
    <w:name w:val="xl96"/>
    <w:basedOn w:val="a2"/>
    <w:rsid w:val="00366329"/>
    <w:pPr>
      <w:pBdr>
        <w:left w:val="single" w:sz="8" w:space="0" w:color="auto"/>
        <w:bottom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7">
    <w:name w:val="xl97"/>
    <w:basedOn w:val="a2"/>
    <w:rsid w:val="00366329"/>
    <w:pPr>
      <w:pBdr>
        <w:top w:val="single" w:sz="8" w:space="0" w:color="auto"/>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8">
    <w:name w:val="xl98"/>
    <w:basedOn w:val="a2"/>
    <w:rsid w:val="00366329"/>
    <w:pPr>
      <w:pBdr>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9">
    <w:name w:val="xl99"/>
    <w:basedOn w:val="a2"/>
    <w:rsid w:val="00366329"/>
    <w:pPr>
      <w:pBdr>
        <w:left w:val="single" w:sz="8" w:space="0" w:color="auto"/>
        <w:bottom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0">
    <w:name w:val="xl100"/>
    <w:basedOn w:val="a2"/>
    <w:rsid w:val="00366329"/>
    <w:pPr>
      <w:pBdr>
        <w:top w:val="single" w:sz="8" w:space="0" w:color="auto"/>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1">
    <w:name w:val="xl101"/>
    <w:basedOn w:val="a2"/>
    <w:rsid w:val="00366329"/>
    <w:pPr>
      <w:pBdr>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2">
    <w:name w:val="xl102"/>
    <w:basedOn w:val="a2"/>
    <w:rsid w:val="00366329"/>
    <w:pPr>
      <w:pBdr>
        <w:left w:val="single" w:sz="8" w:space="0" w:color="auto"/>
        <w:bottom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3">
    <w:name w:val="xl103"/>
    <w:basedOn w:val="a2"/>
    <w:rsid w:val="00366329"/>
    <w:pPr>
      <w:pBdr>
        <w:top w:val="single" w:sz="8" w:space="0" w:color="auto"/>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4">
    <w:name w:val="xl104"/>
    <w:basedOn w:val="a2"/>
    <w:rsid w:val="00366329"/>
    <w:pPr>
      <w:pBdr>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5">
    <w:name w:val="xl105"/>
    <w:basedOn w:val="a2"/>
    <w:rsid w:val="00366329"/>
    <w:pPr>
      <w:pBdr>
        <w:left w:val="single" w:sz="8" w:space="0" w:color="auto"/>
        <w:bottom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aff3">
    <w:name w:val="样式 页眉"/>
    <w:basedOn w:val="a8"/>
    <w:link w:val="Charc"/>
    <w:rsid w:val="00366329"/>
    <w:rPr>
      <w:rFonts w:eastAsia="Arial"/>
      <w:bCs/>
      <w:sz w:val="22"/>
      <w:lang w:eastAsia="en-US"/>
    </w:rPr>
  </w:style>
  <w:style w:type="character" w:customStyle="1" w:styleId="Charc">
    <w:name w:val="样式 页眉 Char"/>
    <w:link w:val="aff3"/>
    <w:rsid w:val="00366329"/>
    <w:rPr>
      <w:rFonts w:ascii="Arial" w:eastAsia="Arial" w:hAnsi="Arial"/>
      <w:b/>
      <w:bCs/>
      <w:noProof/>
      <w:sz w:val="22"/>
      <w:lang w:val="en-GB" w:eastAsia="en-US"/>
    </w:rPr>
  </w:style>
  <w:style w:type="numbering" w:customStyle="1" w:styleId="26">
    <w:name w:val="无列表2"/>
    <w:next w:val="a5"/>
    <w:uiPriority w:val="99"/>
    <w:semiHidden/>
    <w:unhideWhenUsed/>
    <w:rsid w:val="00366329"/>
  </w:style>
  <w:style w:type="numbering" w:customStyle="1" w:styleId="34">
    <w:name w:val="无列表3"/>
    <w:next w:val="a5"/>
    <w:uiPriority w:val="99"/>
    <w:semiHidden/>
    <w:unhideWhenUsed/>
    <w:rsid w:val="00366329"/>
  </w:style>
  <w:style w:type="paragraph" w:styleId="aff4">
    <w:name w:val="No Spacing"/>
    <w:uiPriority w:val="1"/>
    <w:qFormat/>
    <w:rsid w:val="00366329"/>
    <w:rPr>
      <w:rFonts w:ascii="Calibri" w:eastAsia="宋体" w:hAnsi="Calibri"/>
      <w:sz w:val="22"/>
      <w:szCs w:val="22"/>
      <w:lang w:eastAsia="en-U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5"/>
    <w:uiPriority w:val="35"/>
    <w:rsid w:val="00366329"/>
    <w:rPr>
      <w:rFonts w:eastAsia="MS Gothic"/>
      <w:b/>
      <w:sz w:val="24"/>
      <w:lang w:val="en-GB"/>
    </w:rPr>
  </w:style>
  <w:style w:type="paragraph" w:customStyle="1" w:styleId="tac0">
    <w:name w:val="tac"/>
    <w:basedOn w:val="a2"/>
    <w:rsid w:val="00366329"/>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366329"/>
    <w:rPr>
      <w:rFonts w:ascii="Arial" w:eastAsia="Times New Roman" w:hAnsi="Arial"/>
      <w:lang w:val="en-GB" w:eastAsia="en-GB"/>
    </w:rPr>
  </w:style>
  <w:style w:type="paragraph" w:customStyle="1" w:styleId="a1">
    <w:name w:val="表格题注"/>
    <w:next w:val="a2"/>
    <w:rsid w:val="00366329"/>
    <w:pPr>
      <w:keepLines/>
      <w:numPr>
        <w:ilvl w:val="8"/>
        <w:numId w:val="5"/>
      </w:numPr>
      <w:spacing w:beforeLines="100"/>
      <w:ind w:left="1089" w:hanging="369"/>
      <w:jc w:val="center"/>
    </w:pPr>
    <w:rPr>
      <w:rFonts w:ascii="Arial" w:eastAsia="宋体" w:hAnsi="Arial"/>
      <w:sz w:val="18"/>
      <w:szCs w:val="18"/>
      <w:lang w:eastAsia="zh-CN"/>
    </w:rPr>
  </w:style>
  <w:style w:type="paragraph" w:customStyle="1" w:styleId="a0">
    <w:name w:val="插图题注"/>
    <w:next w:val="a2"/>
    <w:rsid w:val="00366329"/>
    <w:pPr>
      <w:numPr>
        <w:ilvl w:val="7"/>
        <w:numId w:val="5"/>
      </w:numPr>
      <w:spacing w:afterLines="100"/>
      <w:ind w:left="1089" w:hanging="369"/>
      <w:jc w:val="center"/>
    </w:pPr>
    <w:rPr>
      <w:rFonts w:ascii="Arial" w:eastAsia="宋体" w:hAnsi="Arial"/>
      <w:sz w:val="18"/>
      <w:szCs w:val="18"/>
      <w:lang w:eastAsia="zh-CN"/>
    </w:rPr>
  </w:style>
  <w:style w:type="paragraph" w:customStyle="1" w:styleId="aff5">
    <w:name w:val="图样式"/>
    <w:basedOn w:val="a2"/>
    <w:rsid w:val="00366329"/>
    <w:pPr>
      <w:keepNext/>
      <w:overflowPunct/>
      <w:spacing w:before="80" w:after="80" w:line="360" w:lineRule="auto"/>
      <w:jc w:val="center"/>
      <w:textAlignment w:val="auto"/>
    </w:pPr>
    <w:rPr>
      <w:rFonts w:eastAsia="宋体"/>
      <w:snapToGrid w:val="0"/>
      <w:sz w:val="21"/>
      <w:szCs w:val="21"/>
      <w:lang w:val="en-US" w:eastAsia="zh-CN"/>
    </w:rPr>
  </w:style>
  <w:style w:type="character" w:customStyle="1" w:styleId="TALChar">
    <w:name w:val="TAL Char"/>
    <w:rsid w:val="00366329"/>
    <w:rPr>
      <w:rFonts w:ascii="Arial" w:hAnsi="Arial" w:cs="Times New Roman"/>
      <w:kern w:val="0"/>
      <w:sz w:val="18"/>
      <w:szCs w:val="18"/>
      <w:lang w:val="en-GB"/>
    </w:rPr>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uiPriority w:val="9"/>
    <w:rsid w:val="00366329"/>
    <w:rPr>
      <w:rFonts w:ascii="Arial" w:eastAsia="Times New Roman" w:hAnsi="Arial"/>
      <w:sz w:val="36"/>
      <w:lang w:val="en-GB" w:eastAsia="en-GB"/>
    </w:rPr>
  </w:style>
  <w:style w:type="character" w:customStyle="1" w:styleId="aff6">
    <w:name w:val="未解決のメンション"/>
    <w:uiPriority w:val="99"/>
    <w:semiHidden/>
    <w:unhideWhenUsed/>
    <w:rsid w:val="00366329"/>
    <w:rPr>
      <w:color w:val="808080"/>
      <w:shd w:val="clear" w:color="auto" w:fill="E6E6E6"/>
    </w:rPr>
  </w:style>
  <w:style w:type="paragraph" w:customStyle="1" w:styleId="Default">
    <w:name w:val="Default"/>
    <w:rsid w:val="00366329"/>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m.chabrak@telekom.de" TargetMode="External"/><Relationship Id="rId3" Type="http://schemas.openxmlformats.org/officeDocument/2006/relationships/settings" Target="settings.xml"/><Relationship Id="rId7" Type="http://schemas.openxmlformats.org/officeDocument/2006/relationships/hyperlink" Target="mailto:Karim.chabrak@telekom.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im.chabrak@telekom.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TotalTime>
  <Pages>54</Pages>
  <Words>14347</Words>
  <Characters>81781</Characters>
  <Application>Microsoft Office Word</Application>
  <DocSecurity>0</DocSecurity>
  <Lines>681</Lines>
  <Paragraphs>191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16</cp:revision>
  <dcterms:created xsi:type="dcterms:W3CDTF">2018-11-20T14:54:00Z</dcterms:created>
  <dcterms:modified xsi:type="dcterms:W3CDTF">2019-12-02T18:49:00Z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(3)qfB+bb7kABeEGCHzMOkJ9uJWxOPlKJTOwBtdw+IXwW3rRn/5MdHdgrxY+j/Mhdr/2sb7wvHx
La2J3rn78N+O7zYtGVud8cvguKs+vO2/8FznmAe0bQ76i0cGGjRxMZ3wZ7gzuwU16igT+mGo
Gma5R9ke0zknvzdejlLGxV59kwJ0gmOxVBMsDKfsA+RrJxgeDGrgDgvGb+VDlSMEmS6430+g
INiCInIrnXpbYoH6h+</vt:lpwstr>
  </property>
  <property fmtid="{D5CDD505-2E9C-101B-9397-08002B2CF9AE}" pid="11" name="_2015_ms_pID_7253431">
    <vt:lpwstr>Zw3AI2QR0z5QNjfMdTA5jzt1JT8UGjM+Y0fyl0ICCs8itd1i2VBPlw
Gi4bgP9CGNpiXWKTkYsWigBfxfJOZ4zQ9DOPpVz+ldhR/oxFA+BeBKHVo1idh6QJv50H7djy
W86ijKLf/eVvu1IZpLXvvY4m8ElhoW6QCRxWFP1XyVNKxUNV6ogdWb5vYwitxkwhSjZekBIG
LWLWfDrMdJTx096FAP3Ap2U/7TNrASfUZe0e</vt:lpwstr>
  </property>
  <property fmtid="{D5CDD505-2E9C-101B-9397-08002B2CF9AE}" pid="12" name="_2015_ms_pID_7253432">
    <vt:lpwstr>AQ==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1575310432</vt:lpwstr>
  </property>
</Properties>
</file>